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FB5530" w:rsidRDefault="00FB5530" w:rsidP="00FB5530">
      <w:pPr>
        <w:tabs>
          <w:tab w:val="left" w:pos="2520"/>
        </w:tabs>
      </w:pPr>
    </w:p>
    <w:p w14:paraId="0A37501D" w14:textId="77777777" w:rsidR="00424EE9" w:rsidRDefault="00424EE9" w:rsidP="00FB5530">
      <w:pPr>
        <w:tabs>
          <w:tab w:val="left" w:pos="2520"/>
        </w:tabs>
      </w:pPr>
    </w:p>
    <w:p w14:paraId="5F2A4106" w14:textId="0E5CAA76" w:rsidR="001E115A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001E115A">
        <w:rPr>
          <w:sz w:val="44"/>
          <w:szCs w:val="44"/>
        </w:rPr>
        <w:t xml:space="preserve">Bilag </w:t>
      </w:r>
      <w:r w:rsidR="004817F5">
        <w:rPr>
          <w:sz w:val="44"/>
          <w:szCs w:val="44"/>
        </w:rPr>
        <w:t>2</w:t>
      </w:r>
    </w:p>
    <w:p w14:paraId="7154AB14" w14:textId="5DF3C366" w:rsidR="00424EE9" w:rsidRPr="001E115A" w:rsidRDefault="004817F5" w:rsidP="5223CBC5">
      <w:pPr>
        <w:tabs>
          <w:tab w:val="left" w:pos="2520"/>
        </w:tabs>
        <w:rPr>
          <w:sz w:val="44"/>
          <w:szCs w:val="44"/>
        </w:rPr>
      </w:pPr>
      <w:r>
        <w:rPr>
          <w:sz w:val="44"/>
          <w:szCs w:val="44"/>
        </w:rPr>
        <w:t xml:space="preserve">Leverandørens svar </w:t>
      </w:r>
      <w:r w:rsidR="004D3265">
        <w:rPr>
          <w:sz w:val="44"/>
          <w:szCs w:val="44"/>
        </w:rPr>
        <w:t>på</w:t>
      </w:r>
      <w:r w:rsidR="3858DEDC" w:rsidRPr="5223CBC5">
        <w:rPr>
          <w:sz w:val="44"/>
          <w:szCs w:val="44"/>
        </w:rPr>
        <w:t xml:space="preserve"> </w:t>
      </w:r>
    </w:p>
    <w:p w14:paraId="5666AC68" w14:textId="7E071711" w:rsidR="00424EE9" w:rsidRPr="001E115A" w:rsidRDefault="001E115A" w:rsidP="00FB5530">
      <w:pPr>
        <w:tabs>
          <w:tab w:val="left" w:pos="2520"/>
        </w:tabs>
        <w:rPr>
          <w:sz w:val="44"/>
          <w:szCs w:val="44"/>
        </w:rPr>
      </w:pPr>
      <w:r w:rsidRPr="5223CBC5">
        <w:rPr>
          <w:sz w:val="44"/>
          <w:szCs w:val="44"/>
        </w:rPr>
        <w:t>kravspesifikasjon</w:t>
      </w:r>
    </w:p>
    <w:p w14:paraId="329E274B" w14:textId="6FA6C9EB" w:rsidR="00424EE9" w:rsidRPr="007C03A2" w:rsidRDefault="00424EE9" w:rsidP="001E115A">
      <w:pPr>
        <w:tabs>
          <w:tab w:val="left" w:pos="2520"/>
        </w:tabs>
        <w:spacing w:before="240"/>
        <w:rPr>
          <w:sz w:val="32"/>
          <w:szCs w:val="32"/>
        </w:rPr>
      </w:pPr>
      <w:r w:rsidRPr="007C03A2">
        <w:rPr>
          <w:sz w:val="32"/>
          <w:szCs w:val="32"/>
        </w:rPr>
        <w:t xml:space="preserve">Kjøp av </w:t>
      </w:r>
      <w:r w:rsidR="007C03A2" w:rsidRPr="007C03A2">
        <w:rPr>
          <w:sz w:val="32"/>
          <w:szCs w:val="32"/>
        </w:rPr>
        <w:t>elektrisk kraft</w:t>
      </w:r>
    </w:p>
    <w:p w14:paraId="5DAB6C7B" w14:textId="123CFDA0" w:rsidR="007604CD" w:rsidRDefault="007604CD">
      <w:pPr>
        <w:spacing w:after="160" w:line="259" w:lineRule="auto"/>
      </w:pPr>
      <w:r w:rsidRPr="00D0256F">
        <w:rPr>
          <w:noProof/>
          <w:sz w:val="32"/>
          <w:szCs w:val="32"/>
          <w:lang w:eastAsia="nb-NO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BE96F3B" wp14:editId="40A344DF">
                <wp:simplePos x="0" y="0"/>
                <wp:positionH relativeFrom="margin">
                  <wp:posOffset>4214495</wp:posOffset>
                </wp:positionH>
                <wp:positionV relativeFrom="paragraph">
                  <wp:posOffset>5840404</wp:posOffset>
                </wp:positionV>
                <wp:extent cx="2094865" cy="294640"/>
                <wp:effectExtent l="0" t="0" r="0" b="0"/>
                <wp:wrapNone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94865" cy="294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861665" w14:textId="6FF0FD72" w:rsidR="00424EE9" w:rsidRPr="00D15E8F" w:rsidRDefault="00424EE9">
                            <w:pPr>
                              <w:rPr>
                                <w:sz w:val="24"/>
                              </w:rPr>
                            </w:pPr>
                            <w:r w:rsidRPr="00D15E8F">
                              <w:rPr>
                                <w:sz w:val="24"/>
                              </w:rPr>
                              <w:t xml:space="preserve">Saksnummer: </w:t>
                            </w:r>
                            <w:r w:rsidR="007C03A2" w:rsidRPr="00D15E8F">
                              <w:rPr>
                                <w:sz w:val="24"/>
                              </w:rPr>
                              <w:t>26/200</w:t>
                            </w:r>
                            <w:r w:rsidR="00D15E8F" w:rsidRPr="00D15E8F">
                              <w:rPr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E96F3B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331.85pt;margin-top:459.85pt;width:164.95pt;height:23.2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" filled="f" stroked="f">
                <v:textbox>
                  <w:txbxContent>
                    <w:p w14:paraId="13861665" w14:textId="6FF0FD72" w:rsidR="00424EE9" w:rsidRPr="00D15E8F" w:rsidRDefault="00424EE9">
                      <w:pPr>
                        <w:rPr>
                          <w:sz w:val="24"/>
                        </w:rPr>
                      </w:pPr>
                      <w:r w:rsidRPr="00D15E8F">
                        <w:rPr>
                          <w:sz w:val="24"/>
                        </w:rPr>
                        <w:t xml:space="preserve">Saksnummer: </w:t>
                      </w:r>
                      <w:r w:rsidR="007C03A2" w:rsidRPr="00D15E8F">
                        <w:rPr>
                          <w:sz w:val="24"/>
                        </w:rPr>
                        <w:t>26/200</w:t>
                      </w:r>
                      <w:r w:rsidR="00D15E8F" w:rsidRPr="00D15E8F">
                        <w:rPr>
                          <w:sz w:val="24"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 w:type="page"/>
      </w:r>
    </w:p>
    <w:bookmarkStart w:id="0" w:name="_Toc1124988" w:displacedByCustomXml="next"/>
    <w:sdt>
      <w:sdtPr>
        <w:rPr>
          <w:rFonts w:ascii="Times New Roman" w:eastAsiaTheme="minorEastAsia" w:hAnsi="Times New Roman" w:cs="Times New Roman"/>
          <w:b/>
          <w:bCs/>
          <w:color w:val="auto"/>
          <w:sz w:val="22"/>
          <w:szCs w:val="22"/>
          <w:lang w:eastAsia="en-US"/>
        </w:rPr>
        <w:id w:val="1959222952"/>
        <w:docPartObj>
          <w:docPartGallery w:val="Table of Contents"/>
          <w:docPartUnique/>
        </w:docPartObj>
      </w:sdtPr>
      <w:sdtEndPr>
        <w:rPr>
          <w:rFonts w:ascii="Oslo Sans Office" w:hAnsi="Oslo Sans Office" w:cstheme="minorBidi"/>
          <w:b w:val="0"/>
          <w:bCs w:val="0"/>
        </w:rPr>
      </w:sdtEndPr>
      <w:sdtContent>
        <w:p w14:paraId="4512AE8F" w14:textId="77777777" w:rsidR="00E15696" w:rsidRPr="00E12A05" w:rsidRDefault="00E15696" w:rsidP="00E15696">
          <w:pPr>
            <w:pStyle w:val="Overskriftforinnholdsfortegnelse"/>
            <w:rPr>
              <w:rFonts w:ascii="Oslo Sans Office" w:hAnsi="Oslo Sans Office"/>
              <w:b/>
              <w:bCs/>
              <w:color w:val="F9C66B" w:themeColor="accent6"/>
              <w:sz w:val="28"/>
            </w:rPr>
          </w:pPr>
          <w:r w:rsidRPr="00E12A05">
            <w:rPr>
              <w:rFonts w:ascii="Oslo Sans Office" w:hAnsi="Oslo Sans Office"/>
              <w:b/>
              <w:bCs/>
              <w:color w:val="F9C66B" w:themeColor="accent6"/>
              <w:sz w:val="28"/>
            </w:rPr>
            <w:t>Innholdsfortegnelse</w:t>
          </w:r>
        </w:p>
        <w:p w14:paraId="5E783962" w14:textId="51E28592" w:rsidR="004D3D76" w:rsidRDefault="00E15696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 w:rsidRPr="008C73E2">
            <w:fldChar w:fldCharType="begin"/>
          </w:r>
          <w:r>
            <w:instrText>TOC \o "1-3" \z \u \h</w:instrText>
          </w:r>
          <w:r w:rsidRPr="008C73E2">
            <w:fldChar w:fldCharType="separate"/>
          </w:r>
          <w:hyperlink w:anchor="_Toc230070421" w:history="1">
            <w:r w:rsidR="004D3D76" w:rsidRPr="00FA3CFC">
              <w:rPr>
                <w:rStyle w:val="Hyperkobling"/>
                <w:b/>
                <w:bCs/>
                <w:noProof/>
              </w:rPr>
              <w:t>1.</w:t>
            </w:r>
            <w:r w:rsidR="004D3D76"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4D3D76" w:rsidRPr="00FA3CFC">
              <w:rPr>
                <w:rStyle w:val="Hyperkobling"/>
                <w:b/>
                <w:bCs/>
                <w:noProof/>
              </w:rPr>
              <w:t>Rammeavtalens innhold</w:t>
            </w:r>
            <w:r w:rsidR="004D3D76">
              <w:rPr>
                <w:noProof/>
                <w:webHidden/>
              </w:rPr>
              <w:tab/>
            </w:r>
            <w:r w:rsidR="004D3D76">
              <w:rPr>
                <w:noProof/>
                <w:webHidden/>
              </w:rPr>
              <w:fldChar w:fldCharType="begin"/>
            </w:r>
            <w:r w:rsidR="004D3D76">
              <w:rPr>
                <w:noProof/>
                <w:webHidden/>
              </w:rPr>
              <w:instrText xml:space="preserve"> PAGEREF _Toc230070421 \h </w:instrText>
            </w:r>
            <w:r w:rsidR="004D3D76">
              <w:rPr>
                <w:noProof/>
                <w:webHidden/>
              </w:rPr>
            </w:r>
            <w:r w:rsidR="004D3D76">
              <w:rPr>
                <w:noProof/>
                <w:webHidden/>
              </w:rPr>
              <w:fldChar w:fldCharType="separate"/>
            </w:r>
            <w:r w:rsidR="004D3D76">
              <w:rPr>
                <w:noProof/>
                <w:webHidden/>
              </w:rPr>
              <w:t>3</w:t>
            </w:r>
            <w:r w:rsidR="004D3D76">
              <w:rPr>
                <w:noProof/>
                <w:webHidden/>
              </w:rPr>
              <w:fldChar w:fldCharType="end"/>
            </w:r>
          </w:hyperlink>
        </w:p>
        <w:p w14:paraId="453E4DF3" w14:textId="5F99123D" w:rsidR="004D3D76" w:rsidRDefault="004D3D76">
          <w:pPr>
            <w:pStyle w:val="INNH1"/>
            <w:tabs>
              <w:tab w:val="left" w:pos="720"/>
              <w:tab w:val="right" w:leader="dot" w:pos="9260"/>
            </w:tabs>
            <w:rPr>
              <w:rFonts w:eastAsiaTheme="minorEastAsia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422" w:history="1">
            <w:r w:rsidRPr="00FA3CFC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FA3CFC">
              <w:rPr>
                <w:rStyle w:val="Hyperkobling"/>
                <w:rFonts w:asciiTheme="majorHAnsi" w:eastAsiaTheme="majorEastAsia" w:hAnsiTheme="majorHAnsi" w:cstheme="majorBidi"/>
                <w:b/>
                <w:bCs/>
                <w:noProof/>
              </w:rPr>
              <w:t>Krav til ytelsene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_Toc230070422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414BF5" w14:textId="361D2F54" w:rsidR="004D3D76" w:rsidRDefault="004D3D76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423" w:history="1">
            <w:r w:rsidRPr="00FA3CFC">
              <w:rPr>
                <w:rStyle w:val="Hyperkobling"/>
                <w:rFonts w:eastAsiaTheme="majorEastAsia" w:cs="Times New Roman"/>
                <w:b/>
                <w:bCs/>
              </w:rPr>
              <w:t>2.1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FA3CFC">
              <w:rPr>
                <w:rStyle w:val="Hyperkobling"/>
                <w:rFonts w:eastAsiaTheme="majorEastAsia" w:cs="Times New Roman"/>
                <w:b/>
                <w:bCs/>
              </w:rPr>
              <w:t>Forklaring til kravtabell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_Toc230070423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1E0B9FF7" w14:textId="5019F3D2" w:rsidR="004D3D76" w:rsidRDefault="004D3D76">
          <w:pPr>
            <w:pStyle w:val="INNH3"/>
            <w:rPr>
              <w:rFonts w:asciiTheme="minorHAnsi" w:eastAsiaTheme="minorEastAsia" w:hAnsiTheme="minorHAnsi"/>
              <w:iCs w:val="0"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30070424" w:history="1">
            <w:r w:rsidRPr="00FA3CFC">
              <w:rPr>
                <w:rStyle w:val="Hyperkobling"/>
                <w:rFonts w:eastAsiaTheme="majorEastAsia" w:cs="Times New Roman"/>
                <w:b/>
                <w:bCs/>
              </w:rPr>
              <w:t>2.2</w:t>
            </w:r>
            <w:r>
              <w:rPr>
                <w:rFonts w:asciiTheme="minorHAnsi" w:eastAsiaTheme="minorEastAsia" w:hAnsiTheme="minorHAnsi"/>
                <w:iCs w:val="0"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FA3CFC">
              <w:rPr>
                <w:rStyle w:val="Hyperkobling"/>
                <w:rFonts w:eastAsiaTheme="majorEastAsia" w:cs="Times New Roman"/>
                <w:b/>
                <w:bCs/>
              </w:rPr>
              <w:t>Minimumskrav til leveransen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_Toc230070424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7D0C102B" w14:textId="3F0495C8" w:rsidR="00E15696" w:rsidRPr="006D6A17" w:rsidRDefault="00E15696" w:rsidP="00E15696">
          <w:pPr>
            <w:spacing w:line="240" w:lineRule="auto"/>
            <w:rPr>
              <w:rFonts w:ascii="Oslo Sans Office" w:hAnsi="Oslo Sans Office"/>
              <w:sz w:val="22"/>
            </w:rPr>
          </w:pPr>
          <w:r w:rsidRPr="008C73E2">
            <w:rPr>
              <w:rFonts w:ascii="Oslo Sans Office" w:hAnsi="Oslo Sans Office"/>
              <w:noProof/>
              <w:szCs w:val="20"/>
            </w:rPr>
            <w:fldChar w:fldCharType="end"/>
          </w:r>
        </w:p>
      </w:sdtContent>
    </w:sdt>
    <w:p w14:paraId="52D54771" w14:textId="77777777" w:rsidR="00E15696" w:rsidRPr="006D6A17" w:rsidRDefault="00E15696" w:rsidP="00E15696">
      <w:pPr>
        <w:spacing w:after="200"/>
        <w:rPr>
          <w:rFonts w:ascii="Oslo Sans Office" w:eastAsiaTheme="majorEastAsia" w:hAnsi="Oslo Sans Office"/>
          <w:b/>
          <w:bCs/>
          <w:sz w:val="28"/>
          <w:szCs w:val="28"/>
        </w:rPr>
      </w:pPr>
      <w:r w:rsidRPr="006D6A17">
        <w:rPr>
          <w:sz w:val="22"/>
        </w:rPr>
        <w:br w:type="page"/>
      </w:r>
    </w:p>
    <w:p w14:paraId="5B22A3C6" w14:textId="77777777" w:rsidR="00E15696" w:rsidRPr="009267CB" w:rsidRDefault="00E15696" w:rsidP="05966D20">
      <w:pPr>
        <w:pStyle w:val="Overskrift1"/>
        <w:numPr>
          <w:ilvl w:val="0"/>
          <w:numId w:val="30"/>
        </w:numPr>
        <w:rPr>
          <w:b/>
          <w:bCs/>
          <w:color w:val="auto"/>
        </w:rPr>
      </w:pPr>
      <w:bookmarkStart w:id="1" w:name="_Toc886054421"/>
      <w:bookmarkStart w:id="2" w:name="_Toc230070421"/>
      <w:r w:rsidRPr="05966D20">
        <w:rPr>
          <w:b/>
          <w:bCs/>
          <w:color w:val="000000" w:themeColor="text1"/>
        </w:rPr>
        <w:lastRenderedPageBreak/>
        <w:t>Rammeavtalens innhold</w:t>
      </w:r>
      <w:bookmarkEnd w:id="1"/>
      <w:bookmarkEnd w:id="2"/>
    </w:p>
    <w:p w14:paraId="5BBC40F8" w14:textId="24D149C6" w:rsidR="008611E7" w:rsidRPr="0098290E" w:rsidRDefault="00E15696" w:rsidP="008611E7">
      <w:r w:rsidRPr="27E7BE1D">
        <w:rPr>
          <w:rFonts w:ascii="Oslo Sans Office" w:hAnsi="Oslo Sans Office"/>
        </w:rPr>
        <w:t xml:space="preserve">Rammeavtalen skal dekke Oslo kommune og tilsluttede virksomheters behov for </w:t>
      </w:r>
      <w:r w:rsidR="008611E7">
        <w:t xml:space="preserve">leveranse av strøm, administrative tjenester, avregning, </w:t>
      </w:r>
      <w:r w:rsidR="008611E7" w:rsidRPr="27E7BE1D">
        <w:t>rådgivning, prognoser og rapportering.</w:t>
      </w:r>
    </w:p>
    <w:p w14:paraId="113DBD2A" w14:textId="77777777" w:rsidR="00A33E63" w:rsidRPr="00A33E63" w:rsidRDefault="00A33E63" w:rsidP="05966D20">
      <w:pPr>
        <w:keepNext/>
        <w:keepLines/>
        <w:numPr>
          <w:ilvl w:val="0"/>
          <w:numId w:val="30"/>
        </w:numPr>
        <w:spacing w:after="120" w:line="240" w:lineRule="auto"/>
        <w:outlineLvl w:val="0"/>
        <w:rPr>
          <w:rFonts w:asciiTheme="majorHAnsi" w:eastAsiaTheme="majorEastAsia" w:hAnsiTheme="majorHAnsi" w:cstheme="majorBidi"/>
          <w:b/>
          <w:bCs/>
          <w:sz w:val="28"/>
          <w:szCs w:val="28"/>
        </w:rPr>
      </w:pPr>
      <w:bookmarkStart w:id="3" w:name="_Toc57376964"/>
      <w:bookmarkStart w:id="4" w:name="_Toc230070422"/>
      <w:r w:rsidRPr="05966D20">
        <w:rPr>
          <w:rFonts w:asciiTheme="majorHAnsi" w:eastAsiaTheme="majorEastAsia" w:hAnsiTheme="majorHAnsi" w:cstheme="majorBidi"/>
          <w:b/>
          <w:bCs/>
          <w:sz w:val="28"/>
          <w:szCs w:val="28"/>
        </w:rPr>
        <w:t>Krav til ytelsene</w:t>
      </w:r>
      <w:bookmarkEnd w:id="3"/>
      <w:bookmarkEnd w:id="4"/>
    </w:p>
    <w:p w14:paraId="088EBB25" w14:textId="77777777" w:rsidR="00A33E63" w:rsidRPr="00A33E63" w:rsidRDefault="00A33E63" w:rsidP="00A33E63">
      <w:pPr>
        <w:keepNext/>
        <w:spacing w:after="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6"/>
          <w:szCs w:val="26"/>
        </w:rPr>
      </w:pPr>
    </w:p>
    <w:p w14:paraId="7E42E6E8" w14:textId="2194E968" w:rsidR="00A33E63" w:rsidRPr="000A64BD" w:rsidRDefault="00A33E63" w:rsidP="05966D20">
      <w:pPr>
        <w:keepNext/>
        <w:spacing w:after="240" w:line="240" w:lineRule="auto"/>
        <w:ind w:left="720" w:hanging="720"/>
        <w:outlineLvl w:val="2"/>
        <w:rPr>
          <w:rFonts w:ascii="Oslo Sans Office" w:eastAsiaTheme="majorEastAsia" w:hAnsi="Oslo Sans Office" w:cs="Times New Roman"/>
          <w:b/>
          <w:bCs/>
          <w:sz w:val="24"/>
          <w:szCs w:val="24"/>
        </w:rPr>
      </w:pPr>
      <w:bookmarkStart w:id="5" w:name="_Toc57376965"/>
      <w:bookmarkStart w:id="6" w:name="_Toc230070423"/>
      <w:r w:rsidRPr="05966D20">
        <w:rPr>
          <w:rFonts w:ascii="Oslo Sans Office" w:eastAsiaTheme="majorEastAsia" w:hAnsi="Oslo Sans Office" w:cs="Times New Roman"/>
          <w:b/>
          <w:bCs/>
          <w:sz w:val="24"/>
          <w:szCs w:val="24"/>
        </w:rPr>
        <w:t>2.1</w:t>
      </w:r>
      <w:r>
        <w:tab/>
      </w:r>
      <w:r w:rsidRPr="05966D20">
        <w:rPr>
          <w:rFonts w:ascii="Oslo Sans Office" w:eastAsiaTheme="majorEastAsia" w:hAnsi="Oslo Sans Office" w:cs="Times New Roman"/>
          <w:b/>
          <w:bCs/>
          <w:sz w:val="24"/>
          <w:szCs w:val="24"/>
        </w:rPr>
        <w:t>Forklaring til kravtabell</w:t>
      </w:r>
      <w:bookmarkEnd w:id="5"/>
      <w:bookmarkEnd w:id="6"/>
    </w:p>
    <w:tbl>
      <w:tblPr>
        <w:tblStyle w:val="Tabellrutenett"/>
        <w:tblW w:w="926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A0" w:firstRow="1" w:lastRow="0" w:firstColumn="1" w:lastColumn="0" w:noHBand="0" w:noVBand="1"/>
      </w:tblPr>
      <w:tblGrid>
        <w:gridCol w:w="2352"/>
        <w:gridCol w:w="6908"/>
      </w:tblGrid>
      <w:tr w:rsidR="000A64BD" w:rsidRPr="00F6354D" w14:paraId="5DC4F28B" w14:textId="77777777" w:rsidTr="05966D20">
        <w:tc>
          <w:tcPr>
            <w:tcW w:w="2352" w:type="dxa"/>
            <w:shd w:val="clear" w:color="auto" w:fill="F9C66B" w:themeFill="accent6"/>
          </w:tcPr>
          <w:p w14:paraId="3336DDAF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Felt</w:t>
            </w:r>
          </w:p>
        </w:tc>
        <w:tc>
          <w:tcPr>
            <w:tcW w:w="6908" w:type="dxa"/>
            <w:shd w:val="clear" w:color="auto" w:fill="F9C66B" w:themeFill="accent6"/>
          </w:tcPr>
          <w:p w14:paraId="5AE351C6" w14:textId="77777777" w:rsidR="000A64BD" w:rsidRPr="00F6354D" w:rsidRDefault="000A64BD" w:rsidP="00A90447">
            <w:pPr>
              <w:tabs>
                <w:tab w:val="left" w:pos="1701"/>
              </w:tabs>
              <w:spacing w:after="0" w:line="276" w:lineRule="auto"/>
              <w:rPr>
                <w:rFonts w:ascii="Oslo Sans Office" w:hAnsi="Oslo Sans Office"/>
                <w:b/>
                <w:bCs/>
                <w:szCs w:val="20"/>
              </w:rPr>
            </w:pPr>
            <w:r w:rsidRPr="00F6354D">
              <w:rPr>
                <w:rFonts w:ascii="Oslo Sans Office" w:hAnsi="Oslo Sans Office"/>
                <w:b/>
                <w:bCs/>
                <w:szCs w:val="20"/>
              </w:rPr>
              <w:t>Forklaring</w:t>
            </w:r>
          </w:p>
        </w:tc>
      </w:tr>
      <w:tr w:rsidR="000A64BD" w:rsidRPr="0077307E" w14:paraId="5329F0D7" w14:textId="77777777" w:rsidTr="05966D20">
        <w:tc>
          <w:tcPr>
            <w:tcW w:w="2352" w:type="dxa"/>
          </w:tcPr>
          <w:p w14:paraId="6799A1A0" w14:textId="77777777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 nr.</w:t>
            </w:r>
          </w:p>
        </w:tc>
        <w:tc>
          <w:tcPr>
            <w:tcW w:w="6908" w:type="dxa"/>
          </w:tcPr>
          <w:p w14:paraId="60B57504" w14:textId="77777777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Kravets unike løpenummer</w:t>
            </w:r>
          </w:p>
          <w:p w14:paraId="0BDA5CE2" w14:textId="77777777" w:rsidR="00DB195D" w:rsidRPr="0077307E" w:rsidRDefault="00DB195D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</w:p>
        </w:tc>
      </w:tr>
      <w:tr w:rsidR="000A64BD" w:rsidRPr="0077307E" w14:paraId="04698D06" w14:textId="77777777" w:rsidTr="05966D20">
        <w:tc>
          <w:tcPr>
            <w:tcW w:w="2352" w:type="dxa"/>
          </w:tcPr>
          <w:p w14:paraId="3B12BBB0" w14:textId="5FC3444A" w:rsidR="000A64BD" w:rsidRPr="0077307E" w:rsidRDefault="006543C5" w:rsidP="00A90447">
            <w:pPr>
              <w:tabs>
                <w:tab w:val="left" w:pos="1701"/>
              </w:tabs>
              <w:spacing w:after="0" w:line="276" w:lineRule="auto"/>
              <w:rPr>
                <w:szCs w:val="20"/>
              </w:rPr>
            </w:pPr>
            <w:r w:rsidRPr="0077307E">
              <w:rPr>
                <w:szCs w:val="20"/>
              </w:rPr>
              <w:t>Krav</w:t>
            </w:r>
            <w:r w:rsidR="00651A32" w:rsidRPr="0077307E">
              <w:rPr>
                <w:szCs w:val="20"/>
              </w:rPr>
              <w:t xml:space="preserve"> og dokumentasjonskrav</w:t>
            </w:r>
          </w:p>
          <w:p w14:paraId="0B093E6D" w14:textId="1926DA8A" w:rsidR="000A64BD" w:rsidRPr="0077307E" w:rsidRDefault="000A64BD" w:rsidP="00A90447">
            <w:pPr>
              <w:tabs>
                <w:tab w:val="left" w:pos="1701"/>
              </w:tabs>
              <w:spacing w:after="0" w:line="276" w:lineRule="auto"/>
              <w:rPr>
                <w:bCs/>
                <w:szCs w:val="20"/>
              </w:rPr>
            </w:pPr>
          </w:p>
        </w:tc>
        <w:tc>
          <w:tcPr>
            <w:tcW w:w="6908" w:type="dxa"/>
          </w:tcPr>
          <w:p w14:paraId="628C2541" w14:textId="6F13CF5B" w:rsidR="006543C5" w:rsidRPr="0077307E" w:rsidRDefault="006543C5" w:rsidP="006543C5">
            <w:pPr>
              <w:rPr>
                <w:szCs w:val="20"/>
              </w:rPr>
            </w:pPr>
            <w:r w:rsidRPr="0077307E">
              <w:rPr>
                <w:b/>
                <w:szCs w:val="20"/>
              </w:rPr>
              <w:t>Krav</w:t>
            </w:r>
            <w:r w:rsidRPr="0077307E">
              <w:rPr>
                <w:szCs w:val="20"/>
              </w:rPr>
              <w:t xml:space="preserve"> er Kundens formulering av et behov, en ytelse eller en funksjon. </w:t>
            </w:r>
          </w:p>
          <w:p w14:paraId="7CAC98A9" w14:textId="19E588D9" w:rsidR="000A64BD" w:rsidRPr="0077307E" w:rsidRDefault="00EE1CA2" w:rsidP="00DB195D">
            <w:pPr>
              <w:rPr>
                <w:b/>
                <w:szCs w:val="20"/>
              </w:rPr>
            </w:pPr>
            <w:r w:rsidRPr="0077307E">
              <w:rPr>
                <w:b/>
                <w:bCs/>
                <w:i/>
                <w:szCs w:val="20"/>
              </w:rPr>
              <w:t>Dokumentasjonskrav</w:t>
            </w:r>
            <w:r w:rsidR="006543C5" w:rsidRPr="0077307E">
              <w:rPr>
                <w:i/>
                <w:szCs w:val="20"/>
              </w:rPr>
              <w:t xml:space="preserve"> </w:t>
            </w:r>
            <w:r w:rsidR="006543C5" w:rsidRPr="0077307E">
              <w:rPr>
                <w:szCs w:val="20"/>
              </w:rPr>
              <w:t xml:space="preserve">skal leses som en del av kravet, og angir hvordan kravet skal besvares. </w:t>
            </w:r>
            <w:r w:rsidRPr="0077307E">
              <w:rPr>
                <w:i/>
                <w:iCs/>
                <w:szCs w:val="20"/>
              </w:rPr>
              <w:t>Dokumentasjonskrav</w:t>
            </w:r>
            <w:r w:rsidR="006543C5" w:rsidRPr="0077307E">
              <w:rPr>
                <w:szCs w:val="20"/>
              </w:rPr>
              <w:t xml:space="preserve"> vil inneholde aspekter som Leverandøren skal vektlegge i sin besvarelse. Kunden vil vektlegge Leverandørens besvarelse i sin vurdering av om</w:t>
            </w:r>
            <w:r w:rsidR="006F44A3" w:rsidRPr="0077307E">
              <w:rPr>
                <w:szCs w:val="20"/>
              </w:rPr>
              <w:t xml:space="preserve"> </w:t>
            </w:r>
            <w:r w:rsidR="006543C5" w:rsidRPr="0077307E">
              <w:rPr>
                <w:szCs w:val="20"/>
              </w:rPr>
              <w:t>minimumskrav er oppfylt</w:t>
            </w:r>
            <w:r w:rsidR="007F749F" w:rsidRPr="0077307E">
              <w:rPr>
                <w:szCs w:val="20"/>
              </w:rPr>
              <w:t xml:space="preserve">. </w:t>
            </w:r>
          </w:p>
        </w:tc>
      </w:tr>
      <w:tr w:rsidR="000A64BD" w:rsidRPr="0077307E" w14:paraId="1D6D339D" w14:textId="77777777" w:rsidTr="05966D20">
        <w:tc>
          <w:tcPr>
            <w:tcW w:w="2352" w:type="dxa"/>
          </w:tcPr>
          <w:p w14:paraId="4A317E3F" w14:textId="77777777" w:rsidR="000A64BD" w:rsidRPr="0077307E" w:rsidRDefault="000A64BD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Kravtype</w:t>
            </w:r>
          </w:p>
          <w:p w14:paraId="0E2820DC" w14:textId="77777777" w:rsidR="009A24B3" w:rsidRPr="0077307E" w:rsidRDefault="009A24B3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</w:p>
          <w:p w14:paraId="6053DBF2" w14:textId="673D31CB" w:rsidR="009A24B3" w:rsidRPr="0077307E" w:rsidRDefault="009A24B3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</w:p>
        </w:tc>
        <w:tc>
          <w:tcPr>
            <w:tcW w:w="6908" w:type="dxa"/>
          </w:tcPr>
          <w:p w14:paraId="4DD27206" w14:textId="7F23BBEF" w:rsidR="00DB195D" w:rsidRPr="0077307E" w:rsidRDefault="00B31252" w:rsidP="00A45A79">
            <w:pPr>
              <w:spacing w:line="240" w:lineRule="auto"/>
              <w:rPr>
                <w:rFonts w:eastAsiaTheme="minorEastAsia"/>
                <w:color w:val="0070C0"/>
                <w:szCs w:val="20"/>
              </w:rPr>
            </w:pPr>
            <w:r w:rsidRPr="0077307E">
              <w:rPr>
                <w:szCs w:val="20"/>
              </w:rPr>
              <w:t xml:space="preserve">Kravtype </w:t>
            </w:r>
            <w:r w:rsidRPr="0077307E">
              <w:rPr>
                <w:b/>
                <w:szCs w:val="20"/>
              </w:rPr>
              <w:t>M</w:t>
            </w:r>
            <w:r w:rsidRPr="0077307E">
              <w:rPr>
                <w:szCs w:val="20"/>
              </w:rPr>
              <w:t xml:space="preserve"> må tilfredsstilles. Kravet er å anse som et minimumskrav som ikke er gjenstand for relativ vurdering. </w:t>
            </w:r>
          </w:p>
        </w:tc>
      </w:tr>
      <w:tr w:rsidR="000A64BD" w:rsidRPr="0077307E" w14:paraId="1DE75A84" w14:textId="77777777" w:rsidTr="05966D20">
        <w:tc>
          <w:tcPr>
            <w:tcW w:w="2352" w:type="dxa"/>
          </w:tcPr>
          <w:p w14:paraId="0161C2F0" w14:textId="073CDA5C" w:rsidR="000A64BD" w:rsidRPr="0077307E" w:rsidRDefault="000A64BD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Svar</w:t>
            </w:r>
          </w:p>
        </w:tc>
        <w:tc>
          <w:tcPr>
            <w:tcW w:w="6908" w:type="dxa"/>
          </w:tcPr>
          <w:p w14:paraId="432BC634" w14:textId="26002578" w:rsidR="00A60F91" w:rsidRPr="0077307E" w:rsidRDefault="00A60F91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 xml:space="preserve">Leverandøren angir oppfyllelse per krav med </w:t>
            </w:r>
            <w:r w:rsidRPr="0077307E">
              <w:rPr>
                <w:b/>
                <w:bCs/>
                <w:szCs w:val="20"/>
              </w:rPr>
              <w:t>Ja</w:t>
            </w:r>
            <w:r w:rsidRPr="0077307E">
              <w:rPr>
                <w:szCs w:val="20"/>
              </w:rPr>
              <w:t xml:space="preserve"> eller </w:t>
            </w:r>
            <w:r w:rsidRPr="0077307E">
              <w:rPr>
                <w:b/>
                <w:bCs/>
                <w:szCs w:val="20"/>
              </w:rPr>
              <w:t>Nei</w:t>
            </w:r>
          </w:p>
          <w:p w14:paraId="1E802DCF" w14:textId="68F17307" w:rsidR="000A64BD" w:rsidRPr="0077307E" w:rsidRDefault="000A64BD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>«</w:t>
            </w:r>
            <w:r w:rsidRPr="0077307E">
              <w:rPr>
                <w:b/>
                <w:szCs w:val="20"/>
              </w:rPr>
              <w:t>Ja</w:t>
            </w:r>
            <w:r w:rsidRPr="0077307E">
              <w:rPr>
                <w:szCs w:val="20"/>
              </w:rPr>
              <w:t>» betyr at Leverandøren leverer tjenesten eller funksjonen og/eller aksepterer dette kravet. Svaret forplikter Leverandøren som en del av leveransen.</w:t>
            </w:r>
          </w:p>
          <w:p w14:paraId="036B0AFC" w14:textId="77777777" w:rsidR="000A64BD" w:rsidRPr="0077307E" w:rsidRDefault="000A64BD" w:rsidP="00A90447">
            <w:pPr>
              <w:spacing w:after="0" w:line="276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>«</w:t>
            </w:r>
            <w:r w:rsidRPr="0077307E">
              <w:rPr>
                <w:b/>
                <w:bCs/>
                <w:szCs w:val="20"/>
              </w:rPr>
              <w:t>Nei</w:t>
            </w:r>
            <w:r w:rsidRPr="0077307E">
              <w:rPr>
                <w:szCs w:val="20"/>
              </w:rPr>
              <w:t>» betyr at Leverandøren ikke leverer tjenesten eller funksjonen og/eller kravet aksepteres ikke.</w:t>
            </w:r>
          </w:p>
          <w:p w14:paraId="366A0FA7" w14:textId="77777777" w:rsidR="00DB195D" w:rsidRPr="0077307E" w:rsidRDefault="00DB195D" w:rsidP="00A90447">
            <w:pPr>
              <w:spacing w:after="0" w:line="276" w:lineRule="auto"/>
              <w:ind w:left="36" w:hanging="36"/>
              <w:rPr>
                <w:szCs w:val="20"/>
              </w:rPr>
            </w:pPr>
          </w:p>
        </w:tc>
      </w:tr>
      <w:tr w:rsidR="00B856D6" w:rsidRPr="0077307E" w14:paraId="3B64DB23" w14:textId="77777777" w:rsidTr="05966D20">
        <w:tc>
          <w:tcPr>
            <w:tcW w:w="2352" w:type="dxa"/>
          </w:tcPr>
          <w:p w14:paraId="4419B7AE" w14:textId="0CCB01D5" w:rsidR="00B856D6" w:rsidRPr="0077307E" w:rsidRDefault="00B856D6" w:rsidP="00A90447">
            <w:pPr>
              <w:tabs>
                <w:tab w:val="left" w:pos="1701"/>
              </w:tabs>
              <w:spacing w:after="0" w:line="240" w:lineRule="auto"/>
              <w:rPr>
                <w:szCs w:val="20"/>
              </w:rPr>
            </w:pPr>
            <w:r w:rsidRPr="0077307E">
              <w:rPr>
                <w:szCs w:val="20"/>
              </w:rPr>
              <w:t>Leverandør sin besvarelse</w:t>
            </w:r>
          </w:p>
        </w:tc>
        <w:tc>
          <w:tcPr>
            <w:tcW w:w="6908" w:type="dxa"/>
          </w:tcPr>
          <w:p w14:paraId="29A85F83" w14:textId="704F5FF9" w:rsidR="00B856D6" w:rsidRPr="0077307E" w:rsidRDefault="00AF0B58" w:rsidP="00A90447">
            <w:pPr>
              <w:spacing w:line="240" w:lineRule="auto"/>
              <w:ind w:left="36" w:hanging="36"/>
              <w:rPr>
                <w:szCs w:val="20"/>
              </w:rPr>
            </w:pPr>
            <w:r w:rsidRPr="0077307E">
              <w:rPr>
                <w:szCs w:val="20"/>
              </w:rPr>
              <w:t xml:space="preserve">Der et krav skal dokumenteres besvarer leverandøren kravet i dette feltet eventuelt setter inn henvisning til </w:t>
            </w:r>
          </w:p>
        </w:tc>
      </w:tr>
    </w:tbl>
    <w:p w14:paraId="6BE82D92" w14:textId="633234E5" w:rsidR="00AB7B9A" w:rsidRPr="0077307E" w:rsidRDefault="00AB7B9A" w:rsidP="00A33E63">
      <w:pPr>
        <w:spacing w:after="0"/>
        <w:rPr>
          <w:b/>
          <w:bCs/>
          <w:szCs w:val="20"/>
        </w:rPr>
      </w:pPr>
      <w:r w:rsidRPr="0077307E">
        <w:rPr>
          <w:b/>
          <w:bCs/>
          <w:szCs w:val="20"/>
        </w:rPr>
        <w:t>Alle krav skal være oppfylt på tilbudstidspunkt, med mindre annet følger av det enkelte krav.</w:t>
      </w:r>
    </w:p>
    <w:p w14:paraId="57DD632A" w14:textId="77777777" w:rsidR="00AB7B9A" w:rsidRPr="0077307E" w:rsidRDefault="00AB7B9A" w:rsidP="00A33E63">
      <w:pPr>
        <w:spacing w:after="0"/>
        <w:rPr>
          <w:b/>
          <w:szCs w:val="20"/>
        </w:rPr>
      </w:pPr>
    </w:p>
    <w:p w14:paraId="32AE646D" w14:textId="77777777" w:rsidR="00B4625D" w:rsidRDefault="00A33E63" w:rsidP="00A33E63">
      <w:pPr>
        <w:spacing w:after="0"/>
        <w:rPr>
          <w:szCs w:val="20"/>
        </w:rPr>
      </w:pPr>
      <w:r w:rsidRPr="0077307E">
        <w:rPr>
          <w:b/>
          <w:szCs w:val="20"/>
        </w:rPr>
        <w:t>Kravene som er beskrevet under skal besvares av Leverandøren.</w:t>
      </w:r>
      <w:r w:rsidRPr="0077307E">
        <w:rPr>
          <w:szCs w:val="20"/>
        </w:rPr>
        <w:t xml:space="preserve"> </w:t>
      </w:r>
    </w:p>
    <w:p w14:paraId="67A15F4B" w14:textId="37AE3EDD" w:rsidR="00A33E63" w:rsidRPr="0077307E" w:rsidRDefault="00A33E63" w:rsidP="00A33E63">
      <w:pPr>
        <w:spacing w:after="0"/>
        <w:rPr>
          <w:szCs w:val="20"/>
        </w:rPr>
      </w:pPr>
      <w:r w:rsidRPr="0077307E">
        <w:rPr>
          <w:szCs w:val="20"/>
        </w:rPr>
        <w:t>Alle krav skal besvares med enten Ja eller Nei</w:t>
      </w:r>
      <w:r w:rsidR="006C45A3" w:rsidRPr="0077307E">
        <w:rPr>
          <w:szCs w:val="20"/>
        </w:rPr>
        <w:t xml:space="preserve"> og </w:t>
      </w:r>
      <w:r w:rsidR="006635AD" w:rsidRPr="0077307E">
        <w:rPr>
          <w:szCs w:val="20"/>
        </w:rPr>
        <w:t>dokumenteres der dette er etterspurt</w:t>
      </w:r>
      <w:r w:rsidRPr="0077307E">
        <w:rPr>
          <w:szCs w:val="20"/>
        </w:rPr>
        <w:t xml:space="preserve">. </w:t>
      </w:r>
      <w:r w:rsidR="006635AD" w:rsidRPr="0077307E">
        <w:rPr>
          <w:szCs w:val="20"/>
        </w:rPr>
        <w:t xml:space="preserve">Manglende oppfyllelse av </w:t>
      </w:r>
      <w:r w:rsidRPr="0077307E">
        <w:rPr>
          <w:szCs w:val="20"/>
        </w:rPr>
        <w:t>minimumskrav kan medføre avvisning av tilbudet.</w:t>
      </w:r>
    </w:p>
    <w:p w14:paraId="3A537856" w14:textId="77777777" w:rsidR="00F84889" w:rsidRPr="0077307E" w:rsidRDefault="00F84889" w:rsidP="00A33E63">
      <w:pPr>
        <w:spacing w:after="0"/>
        <w:rPr>
          <w:szCs w:val="20"/>
        </w:rPr>
      </w:pPr>
    </w:p>
    <w:p w14:paraId="34D1BAC1" w14:textId="45807649" w:rsidR="00A33E63" w:rsidRDefault="00A33E63" w:rsidP="05966D20">
      <w:pPr>
        <w:spacing w:after="0" w:line="240" w:lineRule="auto"/>
        <w:rPr>
          <w:rFonts w:eastAsia="Times New Roman" w:cs="Times New Roman"/>
          <w:color w:val="0070C0"/>
          <w:szCs w:val="20"/>
          <w:lang w:eastAsia="nb-NO"/>
        </w:rPr>
      </w:pPr>
    </w:p>
    <w:p w14:paraId="24732131" w14:textId="77777777" w:rsidR="0077307E" w:rsidRDefault="0077307E" w:rsidP="05966D20">
      <w:pPr>
        <w:spacing w:after="0" w:line="240" w:lineRule="auto"/>
        <w:rPr>
          <w:rFonts w:eastAsia="Times New Roman" w:cs="Times New Roman"/>
          <w:color w:val="0070C0"/>
          <w:szCs w:val="20"/>
          <w:lang w:eastAsia="nb-NO"/>
        </w:rPr>
      </w:pPr>
    </w:p>
    <w:p w14:paraId="28085A5D" w14:textId="77777777" w:rsidR="0077307E" w:rsidRPr="0077307E" w:rsidRDefault="0077307E" w:rsidP="05966D20">
      <w:pPr>
        <w:spacing w:after="0" w:line="240" w:lineRule="auto"/>
        <w:rPr>
          <w:rFonts w:eastAsia="Times New Roman" w:cs="Times New Roman"/>
          <w:color w:val="0070C0"/>
          <w:szCs w:val="20"/>
          <w:lang w:eastAsia="nb-NO"/>
        </w:rPr>
      </w:pPr>
    </w:p>
    <w:p w14:paraId="6CF65747" w14:textId="0985A8F1" w:rsidR="00A33E63" w:rsidRPr="0077307E" w:rsidRDefault="00A33E63" w:rsidP="05966D20">
      <w:pPr>
        <w:keepNext/>
        <w:spacing w:after="0" w:line="240" w:lineRule="auto"/>
        <w:ind w:left="720" w:hanging="720"/>
        <w:outlineLvl w:val="2"/>
        <w:rPr>
          <w:rFonts w:eastAsiaTheme="majorEastAsia" w:cs="Times New Roman"/>
          <w:b/>
          <w:bCs/>
          <w:szCs w:val="20"/>
        </w:rPr>
      </w:pPr>
      <w:bookmarkStart w:id="7" w:name="_Toc57376966"/>
      <w:bookmarkStart w:id="8" w:name="_Toc230070424"/>
      <w:r w:rsidRPr="0077307E">
        <w:rPr>
          <w:rFonts w:eastAsiaTheme="majorEastAsia" w:cs="Times New Roman"/>
          <w:b/>
          <w:bCs/>
          <w:szCs w:val="20"/>
        </w:rPr>
        <w:t>2.2</w:t>
      </w:r>
      <w:r w:rsidRPr="0077307E">
        <w:rPr>
          <w:szCs w:val="20"/>
        </w:rPr>
        <w:tab/>
      </w:r>
      <w:r w:rsidR="554AE457" w:rsidRPr="00AD769A">
        <w:rPr>
          <w:rFonts w:eastAsiaTheme="majorEastAsia" w:cs="Times New Roman"/>
          <w:b/>
          <w:bCs/>
          <w:sz w:val="24"/>
          <w:szCs w:val="24"/>
        </w:rPr>
        <w:t>Minimums</w:t>
      </w:r>
      <w:r w:rsidR="00AC2BB7" w:rsidRPr="00AD769A">
        <w:rPr>
          <w:rFonts w:eastAsiaTheme="majorEastAsia" w:cs="Times New Roman"/>
          <w:b/>
          <w:bCs/>
          <w:sz w:val="24"/>
          <w:szCs w:val="24"/>
        </w:rPr>
        <w:t xml:space="preserve">krav </w:t>
      </w:r>
      <w:r w:rsidRPr="00AD769A">
        <w:rPr>
          <w:rFonts w:eastAsiaTheme="majorEastAsia" w:cs="Times New Roman"/>
          <w:b/>
          <w:bCs/>
          <w:sz w:val="24"/>
          <w:szCs w:val="24"/>
        </w:rPr>
        <w:t xml:space="preserve">til </w:t>
      </w:r>
      <w:bookmarkEnd w:id="7"/>
      <w:r w:rsidR="00AC2BB7" w:rsidRPr="00AD769A">
        <w:rPr>
          <w:rFonts w:eastAsiaTheme="majorEastAsia" w:cs="Times New Roman"/>
          <w:b/>
          <w:bCs/>
          <w:sz w:val="24"/>
          <w:szCs w:val="24"/>
        </w:rPr>
        <w:t>leveransen</w:t>
      </w:r>
      <w:bookmarkEnd w:id="8"/>
    </w:p>
    <w:p w14:paraId="44C10683" w14:textId="79677FC2" w:rsidR="00A33E63" w:rsidRPr="0077307E" w:rsidRDefault="00A33E63" w:rsidP="78AE035F">
      <w:pPr>
        <w:tabs>
          <w:tab w:val="left" w:pos="2520"/>
        </w:tabs>
        <w:spacing w:after="0"/>
        <w:rPr>
          <w:i/>
          <w:iCs/>
          <w:color w:val="0070C0"/>
          <w:szCs w:val="20"/>
        </w:rPr>
      </w:pPr>
    </w:p>
    <w:tbl>
      <w:tblPr>
        <w:tblStyle w:val="Tabellrutenett"/>
        <w:tblW w:w="10343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5812"/>
        <w:gridCol w:w="708"/>
        <w:gridCol w:w="993"/>
        <w:gridCol w:w="1984"/>
      </w:tblGrid>
      <w:tr w:rsidR="00B4625D" w:rsidRPr="0077307E" w14:paraId="3F98D5A9" w14:textId="18E7D6D8" w:rsidTr="004817F5">
        <w:trPr>
          <w:tblHeader/>
        </w:trPr>
        <w:tc>
          <w:tcPr>
            <w:tcW w:w="846" w:type="dxa"/>
            <w:shd w:val="clear" w:color="auto" w:fill="F9C66B" w:themeFill="accent6"/>
          </w:tcPr>
          <w:p w14:paraId="3C23A169" w14:textId="77777777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bookmarkStart w:id="9" w:name="_Hlk126851296"/>
            <w:r w:rsidRPr="0077307E">
              <w:rPr>
                <w:b/>
                <w:szCs w:val="20"/>
              </w:rPr>
              <w:t>Krav nr.</w:t>
            </w:r>
          </w:p>
        </w:tc>
        <w:tc>
          <w:tcPr>
            <w:tcW w:w="5812" w:type="dxa"/>
            <w:shd w:val="clear" w:color="auto" w:fill="F9C66B" w:themeFill="accent6"/>
          </w:tcPr>
          <w:p w14:paraId="3DF42079" w14:textId="3AF214B2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 w:rsidRPr="0077307E">
              <w:rPr>
                <w:b/>
                <w:szCs w:val="20"/>
              </w:rPr>
              <w:t>Krav / Dokumentasjonskrav</w:t>
            </w:r>
          </w:p>
        </w:tc>
        <w:tc>
          <w:tcPr>
            <w:tcW w:w="708" w:type="dxa"/>
            <w:shd w:val="clear" w:color="auto" w:fill="F9C66B" w:themeFill="accent6"/>
          </w:tcPr>
          <w:p w14:paraId="7978EF16" w14:textId="77777777" w:rsidR="00B4625D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 w:rsidRPr="0077307E">
              <w:rPr>
                <w:b/>
                <w:szCs w:val="20"/>
              </w:rPr>
              <w:t>Krav</w:t>
            </w:r>
          </w:p>
          <w:p w14:paraId="598E87F0" w14:textId="47393A28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 w:rsidRPr="0077307E">
              <w:rPr>
                <w:b/>
                <w:szCs w:val="20"/>
              </w:rPr>
              <w:t>type</w:t>
            </w:r>
          </w:p>
          <w:p w14:paraId="4C01F50D" w14:textId="1F9DB06A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</w:p>
        </w:tc>
        <w:tc>
          <w:tcPr>
            <w:tcW w:w="993" w:type="dxa"/>
            <w:shd w:val="clear" w:color="auto" w:fill="F9C66B" w:themeFill="accent6"/>
          </w:tcPr>
          <w:p w14:paraId="0F263CA0" w14:textId="77777777" w:rsidR="00B4625D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>
              <w:rPr>
                <w:b/>
                <w:szCs w:val="20"/>
              </w:rPr>
              <w:t>Svar</w:t>
            </w:r>
          </w:p>
          <w:p w14:paraId="541A0B64" w14:textId="59724005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>
              <w:rPr>
                <w:b/>
                <w:szCs w:val="20"/>
              </w:rPr>
              <w:t>Ja/Nei</w:t>
            </w:r>
          </w:p>
        </w:tc>
        <w:tc>
          <w:tcPr>
            <w:tcW w:w="1984" w:type="dxa"/>
            <w:shd w:val="clear" w:color="auto" w:fill="F9C66B" w:themeFill="accent6"/>
          </w:tcPr>
          <w:p w14:paraId="1129CB9A" w14:textId="66C03BA1" w:rsidR="00B4625D" w:rsidRPr="0077307E" w:rsidRDefault="00B4625D" w:rsidP="00A33E63">
            <w:pPr>
              <w:tabs>
                <w:tab w:val="left" w:pos="2520"/>
              </w:tabs>
              <w:spacing w:after="0" w:line="240" w:lineRule="auto"/>
              <w:rPr>
                <w:b/>
                <w:szCs w:val="20"/>
              </w:rPr>
            </w:pPr>
            <w:r>
              <w:rPr>
                <w:b/>
                <w:szCs w:val="20"/>
              </w:rPr>
              <w:t>Leverandøren</w:t>
            </w:r>
            <w:r w:rsidR="004817F5">
              <w:rPr>
                <w:b/>
                <w:szCs w:val="20"/>
              </w:rPr>
              <w:t xml:space="preserve"> </w:t>
            </w:r>
            <w:r>
              <w:rPr>
                <w:b/>
                <w:szCs w:val="20"/>
              </w:rPr>
              <w:t>s</w:t>
            </w:r>
            <w:r w:rsidR="004817F5">
              <w:rPr>
                <w:b/>
                <w:szCs w:val="20"/>
              </w:rPr>
              <w:t>in besvarelse</w:t>
            </w:r>
          </w:p>
        </w:tc>
      </w:tr>
      <w:bookmarkEnd w:id="9"/>
      <w:tr w:rsidR="00B4625D" w:rsidRPr="0077307E" w14:paraId="3149BE2E" w14:textId="539F2F91" w:rsidTr="004817F5">
        <w:tc>
          <w:tcPr>
            <w:tcW w:w="846" w:type="dxa"/>
          </w:tcPr>
          <w:p w14:paraId="65498E88" w14:textId="600138ED" w:rsidR="00B4625D" w:rsidRPr="0077307E" w:rsidRDefault="00B4625D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</w:t>
            </w:r>
          </w:p>
        </w:tc>
        <w:tc>
          <w:tcPr>
            <w:tcW w:w="5812" w:type="dxa"/>
          </w:tcPr>
          <w:p w14:paraId="5E0FB2F6" w14:textId="77777777" w:rsidR="00B4625D" w:rsidRPr="0077307E" w:rsidRDefault="00B4625D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Nord Pool kraftbørs</w:t>
            </w:r>
          </w:p>
          <w:p w14:paraId="4B949096" w14:textId="77777777" w:rsidR="00CB57D5" w:rsidRPr="0077307E" w:rsidRDefault="00CB57D5" w:rsidP="00CB57D5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Oppdragsgiver skal ikke ha noe kontraktsforhold til kraftbørsen og det kreves at </w:t>
            </w:r>
            <w:r>
              <w:rPr>
                <w:szCs w:val="20"/>
              </w:rPr>
              <w:t>L</w:t>
            </w:r>
            <w:r w:rsidRPr="0077307E">
              <w:rPr>
                <w:szCs w:val="20"/>
              </w:rPr>
              <w:t xml:space="preserve">everandør oppfyller de krav som stilles for å handle på den nordiske kraftbørsen, Nord Pool. </w:t>
            </w:r>
          </w:p>
          <w:p w14:paraId="1D7BB677" w14:textId="77777777" w:rsidR="00CB57D5" w:rsidRPr="0077307E" w:rsidRDefault="00CB57D5" w:rsidP="00CB57D5">
            <w:pPr>
              <w:rPr>
                <w:szCs w:val="20"/>
              </w:rPr>
            </w:pPr>
            <w:r>
              <w:rPr>
                <w:szCs w:val="20"/>
              </w:rPr>
              <w:t>Oppdragsgiver</w:t>
            </w:r>
            <w:r w:rsidRPr="0077307E">
              <w:rPr>
                <w:szCs w:val="20"/>
              </w:rPr>
              <w:t xml:space="preserve"> skal ha en spotprisavtale med kraftpris som følger el-spot time for time med områdepris for bestillers </w:t>
            </w:r>
            <w:proofErr w:type="spellStart"/>
            <w:r w:rsidRPr="0077307E">
              <w:rPr>
                <w:szCs w:val="20"/>
              </w:rPr>
              <w:t>uttakssted</w:t>
            </w:r>
            <w:proofErr w:type="spellEnd"/>
            <w:r w:rsidRPr="0077307E">
              <w:rPr>
                <w:szCs w:val="20"/>
              </w:rPr>
              <w:t xml:space="preserve">. Leverandøren skal ivareta kontraktsforholdet til Nord Pool og skal være ansvarlig for daglig anmelding til kraftbørsen, samt volumutjevning i </w:t>
            </w:r>
            <w:proofErr w:type="spellStart"/>
            <w:r w:rsidRPr="0077307E">
              <w:rPr>
                <w:szCs w:val="20"/>
              </w:rPr>
              <w:t>regulerkraftmarkedet</w:t>
            </w:r>
            <w:proofErr w:type="spellEnd"/>
            <w:r w:rsidRPr="0077307E">
              <w:rPr>
                <w:szCs w:val="20"/>
              </w:rPr>
              <w:t xml:space="preserve">. </w:t>
            </w:r>
          </w:p>
          <w:p w14:paraId="51EDE4F3" w14:textId="2E13C341" w:rsidR="00B4625D" w:rsidRPr="0077307E" w:rsidRDefault="00CB57D5" w:rsidP="00CB57D5">
            <w:pPr>
              <w:spacing w:after="0"/>
              <w:rPr>
                <w:szCs w:val="20"/>
              </w:rPr>
            </w:pPr>
            <w:r w:rsidRPr="0077307E">
              <w:rPr>
                <w:b/>
                <w:bCs/>
                <w:szCs w:val="20"/>
              </w:rPr>
              <w:t>Dokumentasjon:</w:t>
            </w:r>
            <w:r w:rsidRPr="0077307E">
              <w:rPr>
                <w:szCs w:val="20"/>
              </w:rPr>
              <w:t xml:space="preserve"> Aktøravtale eller annen dokumentasjon på at tilbyder oppfyller kravene for å handle på Nord Pool.</w:t>
            </w:r>
          </w:p>
        </w:tc>
        <w:tc>
          <w:tcPr>
            <w:tcW w:w="708" w:type="dxa"/>
          </w:tcPr>
          <w:p w14:paraId="2E752D8C" w14:textId="085A4A6E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142A032D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1CF0A5DE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4625D" w:rsidRPr="0077307E" w14:paraId="40F55B4B" w14:textId="62FCBCB7" w:rsidTr="004817F5">
        <w:tc>
          <w:tcPr>
            <w:tcW w:w="846" w:type="dxa"/>
          </w:tcPr>
          <w:p w14:paraId="7511ACB8" w14:textId="19C88044" w:rsidR="00B4625D" w:rsidRPr="0077307E" w:rsidRDefault="00B4625D" w:rsidP="00A33E63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2.2.2</w:t>
            </w:r>
          </w:p>
        </w:tc>
        <w:tc>
          <w:tcPr>
            <w:tcW w:w="5812" w:type="dxa"/>
          </w:tcPr>
          <w:p w14:paraId="782454FE" w14:textId="77777777" w:rsidR="00B4625D" w:rsidRPr="0077307E" w:rsidRDefault="00B4625D" w:rsidP="00CA5C9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Kraft med opprinnelsesgarantier</w:t>
            </w:r>
          </w:p>
          <w:p w14:paraId="421C1005" w14:textId="7CE08D62" w:rsidR="00B4625D" w:rsidRPr="0077307E" w:rsidRDefault="00C55A06" w:rsidP="00786E4A">
            <w:pPr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Leverandør skal kunne tilby kraft med opprinnelsesgarantier for de</w:t>
            </w:r>
            <w:r>
              <w:rPr>
                <w:szCs w:val="20"/>
              </w:rPr>
              <w:t xml:space="preserve"> Oppdragsgivere/Bestillere</w:t>
            </w:r>
            <w:r w:rsidRPr="0077307E">
              <w:rPr>
                <w:szCs w:val="20"/>
              </w:rPr>
              <w:t xml:space="preserve"> som ønsker dette.  Leveranse av kraft med opprinnelsesgarantier bestilles særskilt i etterkant av en ordinær bestilling. </w:t>
            </w:r>
            <w:r w:rsidRPr="0077307E">
              <w:rPr>
                <w:color w:val="FF0000"/>
                <w:szCs w:val="20"/>
              </w:rPr>
              <w:t xml:space="preserve"> </w:t>
            </w:r>
            <w:r w:rsidRPr="0077307E">
              <w:rPr>
                <w:szCs w:val="20"/>
              </w:rPr>
              <w:t>Administrasjonspåslag for kraft med opprinnelsesgarantier skal prises i egen post i pris</w:t>
            </w:r>
            <w:r>
              <w:rPr>
                <w:szCs w:val="20"/>
              </w:rPr>
              <w:t>- og produkts</w:t>
            </w:r>
            <w:r w:rsidRPr="0077307E">
              <w:rPr>
                <w:szCs w:val="20"/>
              </w:rPr>
              <w:t>skjema, J.fr. bilag 3 Pris</w:t>
            </w:r>
            <w:r>
              <w:rPr>
                <w:szCs w:val="20"/>
              </w:rPr>
              <w:t>- og produkt</w:t>
            </w:r>
            <w:r w:rsidRPr="0077307E">
              <w:rPr>
                <w:szCs w:val="20"/>
              </w:rPr>
              <w:t>skjema.</w:t>
            </w:r>
          </w:p>
        </w:tc>
        <w:tc>
          <w:tcPr>
            <w:tcW w:w="708" w:type="dxa"/>
          </w:tcPr>
          <w:p w14:paraId="499F6F5A" w14:textId="7F107723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4523EC10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14E0AB59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4D7D18" w:rsidRPr="0077307E" w14:paraId="126323E4" w14:textId="7006CAEC" w:rsidTr="004817F5">
        <w:tc>
          <w:tcPr>
            <w:tcW w:w="846" w:type="dxa"/>
          </w:tcPr>
          <w:p w14:paraId="008CBD51" w14:textId="0464D75C" w:rsidR="004D7D18" w:rsidRPr="0077307E" w:rsidRDefault="004D7D18" w:rsidP="004D7D18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2.2.3</w:t>
            </w:r>
          </w:p>
        </w:tc>
        <w:tc>
          <w:tcPr>
            <w:tcW w:w="5812" w:type="dxa"/>
          </w:tcPr>
          <w:p w14:paraId="1A5E99E0" w14:textId="77777777" w:rsidR="004D7D18" w:rsidRPr="0077307E" w:rsidRDefault="004D7D18" w:rsidP="004D7D18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Anleggsoversikt og overføring av data</w:t>
            </w:r>
          </w:p>
          <w:p w14:paraId="3A41DD13" w14:textId="77777777" w:rsidR="004D7D18" w:rsidRPr="0077307E" w:rsidRDefault="004D7D18" w:rsidP="004D7D18">
            <w:pPr>
              <w:rPr>
                <w:color w:val="FF0000"/>
                <w:szCs w:val="20"/>
              </w:rPr>
            </w:pPr>
            <w:r w:rsidRPr="0077307E">
              <w:rPr>
                <w:szCs w:val="20"/>
              </w:rPr>
              <w:t xml:space="preserve">Leverandør skal ha oversikt over anleggsmassen. Dette inkluderer alle målere, bygg og anlegg med korrekt angivelse av adresse eller lokasjon, navn på virksomhet samt kostnadssted og/eller </w:t>
            </w:r>
            <w:proofErr w:type="spellStart"/>
            <w:r w:rsidRPr="0077307E">
              <w:rPr>
                <w:szCs w:val="20"/>
              </w:rPr>
              <w:t>ressursnr</w:t>
            </w:r>
            <w:proofErr w:type="spellEnd"/>
            <w:r w:rsidRPr="0077307E">
              <w:rPr>
                <w:szCs w:val="20"/>
              </w:rPr>
              <w:t>.</w:t>
            </w:r>
          </w:p>
          <w:p w14:paraId="0BCAEC4F" w14:textId="77777777" w:rsidR="004D7D18" w:rsidRPr="0077307E" w:rsidRDefault="004D7D18" w:rsidP="004D7D18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Ved </w:t>
            </w:r>
            <w:proofErr w:type="spellStart"/>
            <w:r w:rsidRPr="0077307E">
              <w:rPr>
                <w:szCs w:val="20"/>
              </w:rPr>
              <w:t>kontraktsstart</w:t>
            </w:r>
            <w:proofErr w:type="spellEnd"/>
            <w:r w:rsidRPr="0077307E">
              <w:rPr>
                <w:szCs w:val="20"/>
              </w:rPr>
              <w:t xml:space="preserve"> skal </w:t>
            </w:r>
            <w:r>
              <w:rPr>
                <w:szCs w:val="20"/>
              </w:rPr>
              <w:t>L</w:t>
            </w:r>
            <w:r w:rsidRPr="0077307E">
              <w:rPr>
                <w:szCs w:val="20"/>
              </w:rPr>
              <w:t>everandør teste og forberede for overføring av historiske anleggsdata fra</w:t>
            </w:r>
            <w:r>
              <w:rPr>
                <w:szCs w:val="20"/>
              </w:rPr>
              <w:t xml:space="preserve"> Oppdragsgiver</w:t>
            </w:r>
            <w:r w:rsidRPr="0077307E">
              <w:rPr>
                <w:szCs w:val="20"/>
              </w:rPr>
              <w:t xml:space="preserve"> </w:t>
            </w:r>
            <w:r w:rsidRPr="0077307E">
              <w:rPr>
                <w:szCs w:val="20"/>
              </w:rPr>
              <w:lastRenderedPageBreak/>
              <w:t>sin tidligere leverandør. Endelig overføring skalære gjennomført innen tre måned</w:t>
            </w:r>
            <w:r>
              <w:rPr>
                <w:szCs w:val="20"/>
              </w:rPr>
              <w:t>er</w:t>
            </w:r>
            <w:r w:rsidRPr="0077307E">
              <w:rPr>
                <w:szCs w:val="20"/>
              </w:rPr>
              <w:t xml:space="preserve"> etter kontraktsignering.  </w:t>
            </w:r>
          </w:p>
          <w:p w14:paraId="02D85457" w14:textId="77777777" w:rsidR="004D7D18" w:rsidRPr="0077307E" w:rsidRDefault="004D7D18" w:rsidP="004D7D18">
            <w:pPr>
              <w:rPr>
                <w:szCs w:val="20"/>
              </w:rPr>
            </w:pPr>
            <w:r w:rsidRPr="0077307E">
              <w:rPr>
                <w:szCs w:val="20"/>
              </w:rPr>
              <w:t>Anleggsmassen skal være oppdatert til enhver tid med de endringer som gjøres, dette inkluderer blant annet inn- og utmeldinger av</w:t>
            </w:r>
            <w:r>
              <w:rPr>
                <w:szCs w:val="20"/>
              </w:rPr>
              <w:t xml:space="preserve"> Boligbygg </w:t>
            </w:r>
            <w:r w:rsidRPr="0077307E">
              <w:rPr>
                <w:szCs w:val="20"/>
              </w:rPr>
              <w:t>sine målere, jf. konkurransegrunnlaget punkt 1.3.</w:t>
            </w:r>
            <w:r>
              <w:rPr>
                <w:szCs w:val="20"/>
              </w:rPr>
              <w:t>2</w:t>
            </w:r>
            <w:r w:rsidRPr="0077307E">
              <w:rPr>
                <w:szCs w:val="20"/>
              </w:rPr>
              <w:t>.</w:t>
            </w:r>
          </w:p>
          <w:p w14:paraId="32477CC1" w14:textId="40284594" w:rsidR="004D7D18" w:rsidRPr="0077307E" w:rsidRDefault="004D7D18" w:rsidP="004D7D18">
            <w:pPr>
              <w:spacing w:after="0"/>
              <w:rPr>
                <w:b/>
                <w:bCs/>
                <w:szCs w:val="20"/>
              </w:rPr>
            </w:pPr>
            <w:r w:rsidRPr="0077307E">
              <w:rPr>
                <w:szCs w:val="20"/>
              </w:rPr>
              <w:t>Leverandør skal på forespørsel, og ved utløp av avtalen, utlevere en komplett oversikt over</w:t>
            </w:r>
            <w:r>
              <w:rPr>
                <w:szCs w:val="20"/>
              </w:rPr>
              <w:t xml:space="preserve"> Oppdragsgivers</w:t>
            </w:r>
            <w:r w:rsidRPr="0077307E">
              <w:rPr>
                <w:szCs w:val="20"/>
              </w:rPr>
              <w:t xml:space="preserve"> anleggsmasse. Denne oversikten skal kunne overføres til ny avtaleleverandør til </w:t>
            </w:r>
            <w:r>
              <w:rPr>
                <w:szCs w:val="20"/>
              </w:rPr>
              <w:t>Oppdragsgiver</w:t>
            </w:r>
            <w:r w:rsidRPr="0077307E">
              <w:rPr>
                <w:szCs w:val="20"/>
              </w:rPr>
              <w:t xml:space="preserve">. </w:t>
            </w:r>
          </w:p>
        </w:tc>
        <w:tc>
          <w:tcPr>
            <w:tcW w:w="708" w:type="dxa"/>
          </w:tcPr>
          <w:p w14:paraId="7B89D805" w14:textId="0DECE294" w:rsidR="004D7D18" w:rsidRPr="0077307E" w:rsidRDefault="004D7D18" w:rsidP="004D7D1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  <w:tc>
          <w:tcPr>
            <w:tcW w:w="993" w:type="dxa"/>
          </w:tcPr>
          <w:p w14:paraId="1C3CD76E" w14:textId="77777777" w:rsidR="004D7D18" w:rsidRPr="0077307E" w:rsidRDefault="004D7D18" w:rsidP="004D7D1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4FA3BEE3" w14:textId="77777777" w:rsidR="004D7D18" w:rsidRPr="0077307E" w:rsidRDefault="004D7D18" w:rsidP="004D7D1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4625D" w:rsidRPr="0077307E" w14:paraId="2B266C36" w14:textId="053D8258" w:rsidTr="004817F5">
        <w:tc>
          <w:tcPr>
            <w:tcW w:w="846" w:type="dxa"/>
          </w:tcPr>
          <w:p w14:paraId="7A49E3D6" w14:textId="15AFC2B0" w:rsidR="00B4625D" w:rsidRPr="0077307E" w:rsidRDefault="00B4625D" w:rsidP="00A33E63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2.2.4</w:t>
            </w:r>
          </w:p>
        </w:tc>
        <w:tc>
          <w:tcPr>
            <w:tcW w:w="5812" w:type="dxa"/>
          </w:tcPr>
          <w:p w14:paraId="471F3A7F" w14:textId="77777777" w:rsidR="00B4625D" w:rsidRPr="00CA5C98" w:rsidRDefault="00B4625D" w:rsidP="00CA5C98">
            <w:pPr>
              <w:spacing w:after="0"/>
              <w:rPr>
                <w:b/>
                <w:bCs/>
              </w:rPr>
            </w:pPr>
            <w:r w:rsidRPr="00CA5C98">
              <w:rPr>
                <w:b/>
                <w:bCs/>
              </w:rPr>
              <w:t>Implementeringsplan og implementeringsmøter</w:t>
            </w:r>
          </w:p>
          <w:p w14:paraId="1C308352" w14:textId="77777777" w:rsidR="00E72C32" w:rsidRPr="0077307E" w:rsidRDefault="00E72C32" w:rsidP="00E72C32">
            <w:pPr>
              <w:spacing w:after="0"/>
              <w:rPr>
                <w:color w:val="000000" w:themeColor="text1"/>
              </w:rPr>
            </w:pPr>
            <w:r w:rsidRPr="546B4970">
              <w:rPr>
                <w:color w:val="000000" w:themeColor="text1"/>
              </w:rPr>
              <w:t xml:space="preserve">Det skal utarbeides en implementeringsplan i samarbeid mellom Oppdragsgiver og den valgte leverandør. Leverandør må beregne ukentlige implementeringsmøter med </w:t>
            </w:r>
            <w:r>
              <w:rPr>
                <w:color w:val="000000" w:themeColor="text1"/>
              </w:rPr>
              <w:t>O</w:t>
            </w:r>
            <w:r w:rsidRPr="546B4970">
              <w:rPr>
                <w:color w:val="000000" w:themeColor="text1"/>
              </w:rPr>
              <w:t xml:space="preserve">ppdragsgiver ved oppstart av kontraktsforholdet. </w:t>
            </w:r>
          </w:p>
          <w:p w14:paraId="0C2A9FBB" w14:textId="77777777" w:rsidR="00E72C32" w:rsidRDefault="00E72C32" w:rsidP="00E72C32">
            <w:pPr>
              <w:spacing w:after="0"/>
              <w:rPr>
                <w:color w:val="000000" w:themeColor="text1"/>
              </w:rPr>
            </w:pPr>
          </w:p>
          <w:p w14:paraId="5A3E9296" w14:textId="77777777" w:rsidR="00E72C32" w:rsidRPr="0077307E" w:rsidRDefault="00E72C32" w:rsidP="00E72C32">
            <w:pPr>
              <w:rPr>
                <w:color w:val="000000" w:themeColor="text1"/>
                <w:szCs w:val="20"/>
              </w:rPr>
            </w:pPr>
            <w:r w:rsidRPr="009E1E3D">
              <w:rPr>
                <w:color w:val="000000" w:themeColor="text1"/>
                <w:szCs w:val="20"/>
              </w:rPr>
              <w:t>Leverandør skal kunne stille på implementeringsmøter på inntil 2 timer hos de </w:t>
            </w:r>
            <w:r>
              <w:rPr>
                <w:color w:val="000000" w:themeColor="text1"/>
                <w:szCs w:val="20"/>
              </w:rPr>
              <w:t xml:space="preserve">oppdragsgiverne/bestillerne </w:t>
            </w:r>
            <w:r w:rsidRPr="009E1E3D">
              <w:rPr>
                <w:color w:val="000000" w:themeColor="text1"/>
                <w:szCs w:val="20"/>
              </w:rPr>
              <w:t xml:space="preserve">som ønsker det. Møter gjennomføres hos virksomhetene eller </w:t>
            </w:r>
            <w:r>
              <w:rPr>
                <w:color w:val="000000" w:themeColor="text1"/>
                <w:szCs w:val="20"/>
              </w:rPr>
              <w:t>digitalt</w:t>
            </w:r>
            <w:r w:rsidRPr="0077307E">
              <w:rPr>
                <w:color w:val="000000" w:themeColor="text1"/>
                <w:szCs w:val="20"/>
              </w:rPr>
              <w:t xml:space="preserve">. Leverandør skal blant annet tilby bistand til gruppering av ulike bygg, anlegg og målepunkter.  Implementeringsmøtene skal være gjennomført for alle virksomheter som ønsker dette i løpet av kontraktens første 6 måneder, og skal være inkludert i administrasjonspåslaget. </w:t>
            </w:r>
          </w:p>
          <w:p w14:paraId="2D8A738A" w14:textId="77777777" w:rsidR="00E72C32" w:rsidRPr="0077307E" w:rsidRDefault="00E72C32" w:rsidP="00E72C32">
            <w:pPr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Leverandør skal kunne bistå virksomhetene med opplæring eller endringer i oppsett av målere etter behov utover implementeringsmøtene med hver virksomhet.</w:t>
            </w:r>
          </w:p>
          <w:p w14:paraId="337F2FF4" w14:textId="77777777" w:rsidR="00E72C32" w:rsidRPr="0077307E" w:rsidRDefault="00E72C32" w:rsidP="00E72C32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Dokumentasjon:</w:t>
            </w:r>
          </w:p>
          <w:p w14:paraId="7FB67503" w14:textId="315F6DAC" w:rsidR="00B4625D" w:rsidRPr="0077307E" w:rsidRDefault="00E72C32" w:rsidP="00E72C32">
            <w:pPr>
              <w:spacing w:after="0"/>
              <w:rPr>
                <w:color w:val="000000" w:themeColor="text1"/>
              </w:rPr>
            </w:pPr>
            <w:r w:rsidRPr="546B4970">
              <w:rPr>
                <w:color w:val="000000" w:themeColor="text1"/>
              </w:rPr>
              <w:t>Utkast til implementeringsplan skal vedlegges tilbudet</w:t>
            </w:r>
            <w:r>
              <w:rPr>
                <w:color w:val="000000" w:themeColor="text1"/>
              </w:rPr>
              <w:t>.</w:t>
            </w:r>
          </w:p>
        </w:tc>
        <w:tc>
          <w:tcPr>
            <w:tcW w:w="708" w:type="dxa"/>
          </w:tcPr>
          <w:p w14:paraId="15B3E010" w14:textId="10190E80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4B99D457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23BE1AAD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466F7B" w:rsidRPr="0077307E" w14:paraId="6992946E" w14:textId="32D34753" w:rsidTr="004817F5">
        <w:tc>
          <w:tcPr>
            <w:tcW w:w="846" w:type="dxa"/>
          </w:tcPr>
          <w:p w14:paraId="5459B2F0" w14:textId="57251AB4" w:rsidR="00466F7B" w:rsidRPr="0077307E" w:rsidRDefault="00466F7B" w:rsidP="00466F7B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2.2.5</w:t>
            </w:r>
          </w:p>
        </w:tc>
        <w:tc>
          <w:tcPr>
            <w:tcW w:w="5812" w:type="dxa"/>
          </w:tcPr>
          <w:p w14:paraId="1A033AB1" w14:textId="77777777" w:rsidR="00466F7B" w:rsidRPr="0077307E" w:rsidRDefault="00466F7B" w:rsidP="00466F7B">
            <w:pPr>
              <w:spacing w:after="0"/>
              <w:rPr>
                <w:b/>
                <w:szCs w:val="20"/>
              </w:rPr>
            </w:pPr>
            <w:r w:rsidRPr="00CA5C98">
              <w:rPr>
                <w:b/>
                <w:bCs/>
              </w:rPr>
              <w:t>Kontaktpersoner for kommunens virksomheter</w:t>
            </w:r>
          </w:p>
          <w:p w14:paraId="08EF6601" w14:textId="77777777" w:rsidR="00466F7B" w:rsidRPr="00BF0D8D" w:rsidRDefault="00466F7B" w:rsidP="00466F7B">
            <w:pPr>
              <w:rPr>
                <w:szCs w:val="20"/>
              </w:rPr>
            </w:pPr>
            <w:r w:rsidRPr="00BF0D8D">
              <w:rPr>
                <w:szCs w:val="20"/>
              </w:rPr>
              <w:t xml:space="preserve">Leverandør skal til enhver tid ha </w:t>
            </w:r>
            <w:r>
              <w:rPr>
                <w:szCs w:val="20"/>
              </w:rPr>
              <w:t>to</w:t>
            </w:r>
            <w:r w:rsidRPr="00BF0D8D">
              <w:rPr>
                <w:szCs w:val="20"/>
              </w:rPr>
              <w:t xml:space="preserve"> kontraktansvarlig som har ansvaret for oppfølgingen av kontrakten og som kan representere </w:t>
            </w:r>
            <w:r>
              <w:rPr>
                <w:szCs w:val="20"/>
              </w:rPr>
              <w:t>L</w:t>
            </w:r>
            <w:r w:rsidRPr="00BF0D8D">
              <w:rPr>
                <w:szCs w:val="20"/>
              </w:rPr>
              <w:t xml:space="preserve">everandøren ovenfor </w:t>
            </w:r>
            <w:r>
              <w:rPr>
                <w:szCs w:val="20"/>
              </w:rPr>
              <w:t>O</w:t>
            </w:r>
            <w:r w:rsidRPr="00BF0D8D">
              <w:rPr>
                <w:szCs w:val="20"/>
              </w:rPr>
              <w:t xml:space="preserve">ppdragsgiver. </w:t>
            </w:r>
            <w:r w:rsidRPr="00BF0D8D">
              <w:rPr>
                <w:szCs w:val="20"/>
              </w:rPr>
              <w:lastRenderedPageBreak/>
              <w:t xml:space="preserve">Kontraktansvarlig skal ved behov delta på oppfølgingsmøter med </w:t>
            </w:r>
            <w:r>
              <w:rPr>
                <w:szCs w:val="20"/>
              </w:rPr>
              <w:t>O</w:t>
            </w:r>
            <w:r w:rsidRPr="00BF0D8D">
              <w:rPr>
                <w:szCs w:val="20"/>
              </w:rPr>
              <w:t>ppdragsgiver fritt levert.</w:t>
            </w:r>
            <w:r w:rsidRPr="00BF0D8D">
              <w:rPr>
                <w:rFonts w:ascii="Times New Roman" w:hAnsi="Times New Roman" w:cs="Times New Roman"/>
                <w:szCs w:val="20"/>
              </w:rPr>
              <w:t>  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szCs w:val="20"/>
              </w:rPr>
              <w:t> </w:t>
            </w:r>
          </w:p>
          <w:p w14:paraId="6328F5B3" w14:textId="77777777" w:rsidR="00466F7B" w:rsidRPr="00BF0D8D" w:rsidRDefault="00466F7B" w:rsidP="00466F7B">
            <w:pPr>
              <w:rPr>
                <w:szCs w:val="20"/>
              </w:rPr>
            </w:pPr>
            <w:r w:rsidRPr="0077307E">
              <w:rPr>
                <w:szCs w:val="20"/>
              </w:rPr>
              <w:t>Henvendelser skal besvares så raskt som mulig, og senest innen 3 virkedag. Leverandør er ansvarlig for å avklare om det er behov for videre tiltak som følge av henvendelsene. Dersom det er behov for tiltak, skal det gis en skriftlig tilbakemelding med plan for gjennomføring innen 5 virkedager.</w:t>
            </w:r>
          </w:p>
          <w:p w14:paraId="3566BCDA" w14:textId="77777777" w:rsidR="00466F7B" w:rsidRDefault="00466F7B" w:rsidP="00466F7B">
            <w:pPr>
              <w:rPr>
                <w:rFonts w:ascii="Oslo Sans Office" w:hAnsi="Oslo Sans Office" w:cs="Oslo Sans Office"/>
                <w:szCs w:val="20"/>
              </w:rPr>
            </w:pPr>
            <w:r w:rsidRPr="00BF0D8D">
              <w:rPr>
                <w:szCs w:val="20"/>
              </w:rPr>
              <w:t xml:space="preserve">Tilbudt kontraktansvarlig skal være tilgjengelig i hele avtaleperioden. Ved et eventuelt skifte av kontraktsansvarlig, skal ny person ha tilsvarende kompetanse og vedkommende skal godkjennes av </w:t>
            </w:r>
            <w:r>
              <w:rPr>
                <w:szCs w:val="20"/>
              </w:rPr>
              <w:t>O</w:t>
            </w:r>
            <w:r w:rsidRPr="00BF0D8D">
              <w:rPr>
                <w:szCs w:val="20"/>
              </w:rPr>
              <w:t>ppdragsgiver.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</w:p>
          <w:p w14:paraId="4167D575" w14:textId="77777777" w:rsidR="00466F7B" w:rsidRPr="00BF0D8D" w:rsidRDefault="00466F7B" w:rsidP="00466F7B">
            <w:pPr>
              <w:rPr>
                <w:szCs w:val="20"/>
              </w:rPr>
            </w:pPr>
            <w:r w:rsidRPr="00BF0D8D">
              <w:rPr>
                <w:szCs w:val="20"/>
              </w:rPr>
              <w:t>Leverandør kan tilby ulike kontraktansvarlig</w:t>
            </w:r>
            <w:r>
              <w:rPr>
                <w:szCs w:val="20"/>
              </w:rPr>
              <w:t>e</w:t>
            </w:r>
            <w:r w:rsidRPr="00BF0D8D">
              <w:rPr>
                <w:szCs w:val="20"/>
              </w:rPr>
              <w:t xml:space="preserve"> til de ulike oppdragsgiverne på avtalen (jf. konkurransegrunnlagets punkt 1.2.1), men alle skal oppgis jf. dokumentasjonskrav.</w:t>
            </w:r>
            <w:r w:rsidRPr="00BF0D8D">
              <w:rPr>
                <w:rFonts w:ascii="Times New Roman" w:hAnsi="Times New Roman" w:cs="Times New Roman"/>
                <w:szCs w:val="20"/>
              </w:rPr>
              <w:t> </w:t>
            </w:r>
            <w:r w:rsidRPr="00BF0D8D">
              <w:rPr>
                <w:rFonts w:ascii="Oslo Sans Office" w:hAnsi="Oslo Sans Office" w:cs="Oslo Sans Office"/>
                <w:szCs w:val="20"/>
              </w:rPr>
              <w:t> </w:t>
            </w:r>
          </w:p>
          <w:p w14:paraId="4774B050" w14:textId="77777777" w:rsidR="00466F7B" w:rsidRPr="0077307E" w:rsidRDefault="00466F7B" w:rsidP="00466F7B">
            <w:pPr>
              <w:rPr>
                <w:szCs w:val="20"/>
              </w:rPr>
            </w:pPr>
            <w:r w:rsidRPr="0077307E">
              <w:rPr>
                <w:szCs w:val="20"/>
              </w:rPr>
              <w:t xml:space="preserve">Ved kontraktsignering skal Leverandør oppgi navn på kontaktpersonene. En eventuell utskiftning av disse skal skriftlig meddeles Oppdragsgiver 14 dager forut for at Leverandøren bytter kontaktperson.   </w:t>
            </w:r>
          </w:p>
          <w:p w14:paraId="103272F0" w14:textId="39520128" w:rsidR="00466F7B" w:rsidRPr="0077307E" w:rsidRDefault="00466F7B" w:rsidP="00466F7B">
            <w:pPr>
              <w:spacing w:after="0"/>
              <w:rPr>
                <w:szCs w:val="20"/>
              </w:rPr>
            </w:pPr>
          </w:p>
        </w:tc>
        <w:tc>
          <w:tcPr>
            <w:tcW w:w="708" w:type="dxa"/>
          </w:tcPr>
          <w:p w14:paraId="7A701B2E" w14:textId="007BEF89" w:rsidR="00466F7B" w:rsidRPr="0077307E" w:rsidRDefault="00466F7B" w:rsidP="00466F7B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  <w:tc>
          <w:tcPr>
            <w:tcW w:w="993" w:type="dxa"/>
          </w:tcPr>
          <w:p w14:paraId="582C8587" w14:textId="77777777" w:rsidR="00466F7B" w:rsidRPr="0077307E" w:rsidRDefault="00466F7B" w:rsidP="00466F7B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6E64161D" w14:textId="77777777" w:rsidR="00466F7B" w:rsidRPr="0077307E" w:rsidRDefault="00466F7B" w:rsidP="00466F7B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4625D" w:rsidRPr="0077307E" w14:paraId="6869297D" w14:textId="155DA77A" w:rsidTr="004817F5">
        <w:trPr>
          <w:trHeight w:val="300"/>
        </w:trPr>
        <w:tc>
          <w:tcPr>
            <w:tcW w:w="846" w:type="dxa"/>
          </w:tcPr>
          <w:p w14:paraId="23E856ED" w14:textId="22288782" w:rsidR="00B4625D" w:rsidRPr="0077307E" w:rsidRDefault="00B4625D" w:rsidP="42E5C81C">
            <w:pPr>
              <w:rPr>
                <w:szCs w:val="20"/>
              </w:rPr>
            </w:pPr>
            <w:r w:rsidRPr="0077307E">
              <w:rPr>
                <w:szCs w:val="20"/>
              </w:rPr>
              <w:t>2.2.6</w:t>
            </w:r>
          </w:p>
        </w:tc>
        <w:tc>
          <w:tcPr>
            <w:tcW w:w="5812" w:type="dxa"/>
          </w:tcPr>
          <w:p w14:paraId="40F4464C" w14:textId="1AEF496C" w:rsidR="00B4625D" w:rsidRPr="0077307E" w:rsidRDefault="00B4625D" w:rsidP="00C92C95">
            <w:pPr>
              <w:spacing w:after="0" w:line="276" w:lineRule="auto"/>
              <w:rPr>
                <w:rFonts w:eastAsiaTheme="minorEastAsia"/>
                <w:b/>
                <w:bCs/>
                <w:szCs w:val="20"/>
              </w:rPr>
            </w:pPr>
            <w:r>
              <w:rPr>
                <w:rFonts w:eastAsiaTheme="minorEastAsia"/>
                <w:b/>
                <w:bCs/>
                <w:szCs w:val="20"/>
              </w:rPr>
              <w:t>S</w:t>
            </w:r>
            <w:r w:rsidRPr="0077307E">
              <w:rPr>
                <w:rFonts w:eastAsiaTheme="minorEastAsia"/>
                <w:b/>
                <w:bCs/>
                <w:szCs w:val="20"/>
              </w:rPr>
              <w:t xml:space="preserve">ystem/rutine for bestilling og avbestilling. </w:t>
            </w:r>
          </w:p>
          <w:p w14:paraId="30615465" w14:textId="0519919F" w:rsidR="00B4625D" w:rsidRPr="0077307E" w:rsidRDefault="00B4625D" w:rsidP="00C92C95">
            <w:pPr>
              <w:spacing w:after="0" w:line="276" w:lineRule="auto"/>
              <w:rPr>
                <w:szCs w:val="20"/>
              </w:rPr>
            </w:pPr>
            <w:r w:rsidRPr="0077307E">
              <w:rPr>
                <w:rFonts w:eastAsiaTheme="minorEastAsia"/>
                <w:szCs w:val="20"/>
              </w:rPr>
              <w:t xml:space="preserve">Leverandør skal ha et brukervennlig og effektivt system/rutine for bestilling og avbestilling. </w:t>
            </w:r>
          </w:p>
        </w:tc>
        <w:tc>
          <w:tcPr>
            <w:tcW w:w="708" w:type="dxa"/>
          </w:tcPr>
          <w:p w14:paraId="0D4F2017" w14:textId="39AAFF6F" w:rsidR="00B4625D" w:rsidRPr="0077307E" w:rsidRDefault="00B4625D" w:rsidP="00CA5C98">
            <w:pPr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1008E41D" w14:textId="77777777" w:rsidR="00B4625D" w:rsidRPr="0077307E" w:rsidRDefault="00B4625D" w:rsidP="00CA5C98">
            <w:pPr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44EEAC7E" w14:textId="77777777" w:rsidR="00B4625D" w:rsidRPr="0077307E" w:rsidRDefault="00B4625D" w:rsidP="00CA5C98">
            <w:pPr>
              <w:jc w:val="center"/>
              <w:rPr>
                <w:color w:val="000000" w:themeColor="text1"/>
                <w:szCs w:val="20"/>
              </w:rPr>
            </w:pPr>
          </w:p>
        </w:tc>
      </w:tr>
      <w:tr w:rsidR="00B4625D" w:rsidRPr="0077307E" w14:paraId="761C6C9C" w14:textId="25F1ACFF" w:rsidTr="004817F5">
        <w:tc>
          <w:tcPr>
            <w:tcW w:w="846" w:type="dxa"/>
          </w:tcPr>
          <w:p w14:paraId="3AAD85F8" w14:textId="7044AC53" w:rsidR="00B4625D" w:rsidRPr="0077307E" w:rsidRDefault="00B4625D" w:rsidP="00A33E63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2.2.7</w:t>
            </w:r>
          </w:p>
        </w:tc>
        <w:tc>
          <w:tcPr>
            <w:tcW w:w="5812" w:type="dxa"/>
          </w:tcPr>
          <w:p w14:paraId="05C87895" w14:textId="77777777" w:rsidR="00B4625D" w:rsidRPr="0077307E" w:rsidRDefault="00B4625D" w:rsidP="00C92C95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Rådgivning</w:t>
            </w:r>
          </w:p>
          <w:p w14:paraId="5AB27343" w14:textId="77777777" w:rsidR="007B5FC7" w:rsidRDefault="007B5FC7" w:rsidP="007B5FC7">
            <w:pPr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Leverandør skal yte rådgiving</w:t>
            </w:r>
            <w:r>
              <w:rPr>
                <w:color w:val="000000" w:themeColor="text1"/>
                <w:szCs w:val="20"/>
              </w:rPr>
              <w:t xml:space="preserve"> til Oppdragsgiver/Bestillere.</w:t>
            </w:r>
            <w:r w:rsidRPr="0077307E">
              <w:rPr>
                <w:color w:val="000000" w:themeColor="text1"/>
                <w:szCs w:val="20"/>
              </w:rPr>
              <w:t xml:space="preserve"> Rådgivningen skal blant annet inkludere ENØK- rådgivning, opplæring, kursing eller bistand til gruppering av målere. </w:t>
            </w:r>
          </w:p>
          <w:p w14:paraId="2DF947E6" w14:textId="0AFCBB38" w:rsidR="00B4625D" w:rsidRPr="0077307E" w:rsidRDefault="007B5FC7" w:rsidP="007B5FC7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Fastpris for rådgivning er kr 1 250,- ekskl. mva. pr. time. Timesprisen kan </w:t>
            </w:r>
            <w:r>
              <w:rPr>
                <w:color w:val="000000" w:themeColor="text1"/>
                <w:szCs w:val="20"/>
              </w:rPr>
              <w:t>r</w:t>
            </w:r>
            <w:r w:rsidRPr="0077307E">
              <w:rPr>
                <w:color w:val="000000" w:themeColor="text1"/>
                <w:szCs w:val="20"/>
              </w:rPr>
              <w:t xml:space="preserve">eguleres i </w:t>
            </w:r>
            <w:proofErr w:type="spellStart"/>
            <w:r w:rsidRPr="0077307E">
              <w:rPr>
                <w:color w:val="000000" w:themeColor="text1"/>
                <w:szCs w:val="20"/>
              </w:rPr>
              <w:t>hht</w:t>
            </w:r>
            <w:proofErr w:type="spellEnd"/>
            <w:r w:rsidRPr="0077307E">
              <w:rPr>
                <w:color w:val="000000" w:themeColor="text1"/>
                <w:szCs w:val="20"/>
              </w:rPr>
              <w:t>. avtale.</w:t>
            </w:r>
            <w:r>
              <w:rPr>
                <w:color w:val="000000" w:themeColor="text1"/>
                <w:szCs w:val="20"/>
              </w:rPr>
              <w:t xml:space="preserve"> Jf. Samkjøpsavtalens pkt. 9.2.</w:t>
            </w:r>
          </w:p>
        </w:tc>
        <w:tc>
          <w:tcPr>
            <w:tcW w:w="708" w:type="dxa"/>
          </w:tcPr>
          <w:p w14:paraId="4F47FD00" w14:textId="17D4131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604432E2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43867F4A" w14:textId="77777777" w:rsidR="00B4625D" w:rsidRPr="0077307E" w:rsidRDefault="00B4625D" w:rsidP="00CA5C98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2415A51D" w14:textId="01A4264D" w:rsidTr="004817F5">
        <w:tc>
          <w:tcPr>
            <w:tcW w:w="846" w:type="dxa"/>
          </w:tcPr>
          <w:p w14:paraId="7E1AD6DF" w14:textId="16FF5A7A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2.2.8</w:t>
            </w:r>
          </w:p>
        </w:tc>
        <w:tc>
          <w:tcPr>
            <w:tcW w:w="5812" w:type="dxa"/>
          </w:tcPr>
          <w:p w14:paraId="7767A069" w14:textId="77777777" w:rsidR="00B9507F" w:rsidRPr="0077307E" w:rsidRDefault="00B9507F" w:rsidP="00B9507F">
            <w:pPr>
              <w:spacing w:after="0"/>
              <w:rPr>
                <w:rFonts w:eastAsia="Oslo Sans Office" w:cs="Oslo Sans Office"/>
                <w:b/>
                <w:bCs/>
                <w:color w:val="000000" w:themeColor="text1"/>
                <w:szCs w:val="20"/>
              </w:rPr>
            </w:pPr>
            <w:r w:rsidRPr="0077307E">
              <w:rPr>
                <w:rFonts w:eastAsia="Oslo Sans Office" w:cs="Oslo Sans Office"/>
                <w:b/>
                <w:bCs/>
                <w:color w:val="000000" w:themeColor="text1"/>
                <w:szCs w:val="20"/>
              </w:rPr>
              <w:t>Energifleksibilitet</w:t>
            </w:r>
          </w:p>
          <w:p w14:paraId="5D81E017" w14:textId="77777777" w:rsidR="00B9507F" w:rsidRPr="0077307E" w:rsidRDefault="00B9507F" w:rsidP="00B9507F">
            <w:pPr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Oslo </w:t>
            </w:r>
            <w:r>
              <w:rPr>
                <w:color w:val="000000" w:themeColor="text1"/>
                <w:szCs w:val="20"/>
              </w:rPr>
              <w:t>kommune har som mål å</w:t>
            </w:r>
            <w:r w:rsidRPr="0077307E">
              <w:rPr>
                <w:color w:val="000000" w:themeColor="text1"/>
                <w:szCs w:val="20"/>
              </w:rPr>
              <w:t xml:space="preserve"> bli en tilnærmet utslippsfri by</w:t>
            </w:r>
            <w:r>
              <w:rPr>
                <w:color w:val="000000" w:themeColor="text1"/>
                <w:szCs w:val="20"/>
              </w:rPr>
              <w:t>. Stadig mer av aktiviteten i byen</w:t>
            </w:r>
            <w:r w:rsidRPr="0077307E">
              <w:rPr>
                <w:color w:val="000000" w:themeColor="text1"/>
                <w:szCs w:val="20"/>
              </w:rPr>
              <w:t xml:space="preserve"> må </w:t>
            </w:r>
            <w:r>
              <w:rPr>
                <w:color w:val="000000" w:themeColor="text1"/>
                <w:szCs w:val="20"/>
              </w:rPr>
              <w:t>dermed</w:t>
            </w:r>
            <w:r w:rsidRPr="0077307E">
              <w:rPr>
                <w:color w:val="000000" w:themeColor="text1"/>
                <w:szCs w:val="20"/>
              </w:rPr>
              <w:t xml:space="preserve"> elektrifisere</w:t>
            </w:r>
            <w:r>
              <w:rPr>
                <w:color w:val="000000" w:themeColor="text1"/>
                <w:szCs w:val="20"/>
              </w:rPr>
              <w:t xml:space="preserve">s, som </w:t>
            </w:r>
            <w:r w:rsidRPr="0077307E">
              <w:rPr>
                <w:color w:val="000000" w:themeColor="text1"/>
                <w:szCs w:val="20"/>
              </w:rPr>
              <w:t xml:space="preserve">tungtransport, bygge- og anleggsplasser og havnevirksomhet. For å nå klimamålene og samtidig ha nok energi tilgjengelig når det er behov for den, må </w:t>
            </w:r>
            <w:r>
              <w:rPr>
                <w:color w:val="000000" w:themeColor="text1"/>
                <w:szCs w:val="20"/>
              </w:rPr>
              <w:t xml:space="preserve">kapasiteten </w:t>
            </w:r>
            <w:r w:rsidRPr="0077307E">
              <w:rPr>
                <w:color w:val="000000" w:themeColor="text1"/>
                <w:szCs w:val="20"/>
              </w:rPr>
              <w:t>i strømnettet</w:t>
            </w:r>
            <w:r>
              <w:rPr>
                <w:color w:val="000000" w:themeColor="text1"/>
                <w:szCs w:val="20"/>
              </w:rPr>
              <w:t xml:space="preserve"> </w:t>
            </w:r>
            <w:r w:rsidRPr="0077307E">
              <w:rPr>
                <w:color w:val="000000" w:themeColor="text1"/>
                <w:szCs w:val="20"/>
              </w:rPr>
              <w:t>utnytte</w:t>
            </w:r>
            <w:r>
              <w:rPr>
                <w:color w:val="000000" w:themeColor="text1"/>
                <w:szCs w:val="20"/>
              </w:rPr>
              <w:t>s</w:t>
            </w:r>
            <w:r w:rsidRPr="0077307E">
              <w:rPr>
                <w:color w:val="000000" w:themeColor="text1"/>
                <w:szCs w:val="20"/>
              </w:rPr>
              <w:t xml:space="preserve"> mer effektivt. Ved å gjøre forbruket mer fleksibelt, kan kommunen redusere energikostnadene og samtidig bidra til bedre utnyttelse av nettet og økt </w:t>
            </w:r>
            <w:r>
              <w:rPr>
                <w:color w:val="000000" w:themeColor="text1"/>
                <w:szCs w:val="20"/>
              </w:rPr>
              <w:t>f</w:t>
            </w:r>
            <w:r w:rsidRPr="0077307E">
              <w:rPr>
                <w:color w:val="000000" w:themeColor="text1"/>
                <w:szCs w:val="20"/>
              </w:rPr>
              <w:t xml:space="preserve">orsyningssikkerhet. Mer fleksibelt energiforbruk kan redusere det fremtidige behovet for nettutbygging, og dermed også utbygging i natur. </w:t>
            </w:r>
          </w:p>
          <w:p w14:paraId="5A7ECD9C" w14:textId="77777777" w:rsidR="00B9507F" w:rsidRPr="0077307E" w:rsidRDefault="00B9507F" w:rsidP="00B9507F">
            <w:pPr>
              <w:spacing w:after="0"/>
              <w:rPr>
                <w:rFonts w:eastAsia="Oslo Sans Office" w:cs="Oslo Sans Office"/>
                <w:color w:val="000000" w:themeColor="text1"/>
                <w:szCs w:val="20"/>
              </w:rPr>
            </w:pPr>
            <w:r>
              <w:rPr>
                <w:rFonts w:eastAsia="Oslo Sans Office" w:cs="Oslo Sans Office"/>
                <w:color w:val="000000" w:themeColor="text1"/>
                <w:szCs w:val="20"/>
              </w:rPr>
              <w:t>Oppdragsgiver</w:t>
            </w:r>
            <w:r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 vil i avtaleperioden gjennomføre piloter og utviklingsaktiviteter knyttet til deltakelse i lokale og nasjonale fleksibilitetsmarkeder. Dette omfatter utnyttelse av fleksibilitet i kommunale bygg og tekniske installasjoner, herunder reserveaggregat, </w:t>
            </w:r>
            <w:proofErr w:type="spellStart"/>
            <w:r w:rsidRPr="0077307E">
              <w:rPr>
                <w:rFonts w:eastAsia="Oslo Sans Office" w:cs="Oslo Sans Office"/>
                <w:color w:val="000000" w:themeColor="text1"/>
                <w:szCs w:val="20"/>
              </w:rPr>
              <w:t>elkjeler</w:t>
            </w:r>
            <w:proofErr w:type="spellEnd"/>
            <w:r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, ventilasjonsanlegg, ladeanlegg og batterier. Leverandøren må legge til rette for slik pilotering, herunder muliggjøre samarbeid med tredjepartsaktører og erfaringsdeling med andre eiendomsforvaltere og kommuner. Leverandøren må </w:t>
            </w:r>
            <w:proofErr w:type="gramStart"/>
            <w:r w:rsidRPr="0077307E">
              <w:rPr>
                <w:rFonts w:eastAsia="Oslo Sans Office" w:cs="Oslo Sans Office"/>
                <w:color w:val="000000" w:themeColor="text1"/>
                <w:szCs w:val="20"/>
              </w:rPr>
              <w:t>påregne</w:t>
            </w:r>
            <w:proofErr w:type="gramEnd"/>
            <w:r w:rsidRPr="0077307E">
              <w:rPr>
                <w:rFonts w:eastAsia="Oslo Sans Office" w:cs="Oslo Sans Office"/>
                <w:color w:val="000000" w:themeColor="text1"/>
                <w:szCs w:val="20"/>
              </w:rPr>
              <w:t xml:space="preserve"> deltakelse i enkelte prosjekter</w:t>
            </w:r>
            <w:r>
              <w:rPr>
                <w:rFonts w:eastAsia="Oslo Sans Office" w:cs="Oslo Sans Office"/>
                <w:color w:val="000000" w:themeColor="text1"/>
                <w:szCs w:val="20"/>
              </w:rPr>
              <w:t>.</w:t>
            </w:r>
          </w:p>
          <w:p w14:paraId="66B222EB" w14:textId="4DA2D228" w:rsidR="00B9507F" w:rsidRPr="0077307E" w:rsidRDefault="00B9507F" w:rsidP="00B9507F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O</w:t>
            </w:r>
            <w:r>
              <w:rPr>
                <w:color w:val="000000" w:themeColor="text1"/>
                <w:szCs w:val="20"/>
              </w:rPr>
              <w:t>ppdragsgiver</w:t>
            </w:r>
            <w:r w:rsidRPr="0077307E">
              <w:rPr>
                <w:color w:val="000000" w:themeColor="text1"/>
                <w:szCs w:val="20"/>
              </w:rPr>
              <w:t xml:space="preserve"> forbeholder seg retten til å velge en uavhengig </w:t>
            </w:r>
            <w:proofErr w:type="spellStart"/>
            <w:r w:rsidRPr="0077307E">
              <w:rPr>
                <w:i/>
                <w:iCs/>
                <w:color w:val="000000" w:themeColor="text1"/>
                <w:szCs w:val="20"/>
              </w:rPr>
              <w:t>balancing</w:t>
            </w:r>
            <w:proofErr w:type="spellEnd"/>
            <w:r w:rsidRPr="0077307E">
              <w:rPr>
                <w:i/>
                <w:iCs/>
                <w:color w:val="000000" w:themeColor="text1"/>
                <w:szCs w:val="20"/>
              </w:rPr>
              <w:t xml:space="preserve"> service provider</w:t>
            </w:r>
            <w:r w:rsidRPr="0077307E">
              <w:rPr>
                <w:color w:val="000000" w:themeColor="text1"/>
                <w:szCs w:val="20"/>
              </w:rPr>
              <w:t xml:space="preserve"> (BSP), uten tilleggskostnader. </w:t>
            </w:r>
          </w:p>
        </w:tc>
        <w:tc>
          <w:tcPr>
            <w:tcW w:w="708" w:type="dxa"/>
          </w:tcPr>
          <w:p w14:paraId="5AF27F97" w14:textId="5084FB4D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52F080CF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115E035C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650CDB62" w14:textId="1745B323" w:rsidTr="004817F5">
        <w:tc>
          <w:tcPr>
            <w:tcW w:w="846" w:type="dxa"/>
          </w:tcPr>
          <w:p w14:paraId="548E9912" w14:textId="3824A616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2.2.9</w:t>
            </w:r>
          </w:p>
        </w:tc>
        <w:tc>
          <w:tcPr>
            <w:tcW w:w="5812" w:type="dxa"/>
          </w:tcPr>
          <w:p w14:paraId="680539CB" w14:textId="77777777" w:rsidR="00B9507F" w:rsidRPr="0077307E" w:rsidRDefault="00B9507F" w:rsidP="00B9507F">
            <w:pPr>
              <w:spacing w:after="0"/>
              <w:rPr>
                <w:b/>
                <w:bCs/>
                <w:color w:val="000000" w:themeColor="text1"/>
                <w:szCs w:val="20"/>
              </w:rPr>
            </w:pPr>
            <w:r w:rsidRPr="0077307E">
              <w:rPr>
                <w:b/>
                <w:bCs/>
                <w:color w:val="000000" w:themeColor="text1"/>
                <w:szCs w:val="20"/>
              </w:rPr>
              <w:t>Plussanlegg</w:t>
            </w:r>
          </w:p>
          <w:p w14:paraId="7D9324BF" w14:textId="510DB8DF" w:rsidR="00B9507F" w:rsidRPr="0077307E" w:rsidRDefault="00B9507F" w:rsidP="00B9507F">
            <w:pPr>
              <w:shd w:val="clear" w:color="auto" w:fill="FFFFFF" w:themeFill="background1"/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Oslo kommune har pr. i d</w:t>
            </w:r>
            <w:r w:rsidRPr="0077307E">
              <w:rPr>
                <w:szCs w:val="20"/>
              </w:rPr>
              <w:t xml:space="preserve">ag ca. 70 plussanlegg. Virksomhetene skal motta separate kreditnotaer pr. </w:t>
            </w:r>
            <w:r>
              <w:rPr>
                <w:szCs w:val="20"/>
              </w:rPr>
              <w:t>p</w:t>
            </w:r>
            <w:r w:rsidRPr="0077307E">
              <w:rPr>
                <w:szCs w:val="20"/>
              </w:rPr>
              <w:t>lussanl</w:t>
            </w:r>
            <w:r w:rsidRPr="0077307E">
              <w:rPr>
                <w:color w:val="000000" w:themeColor="text1"/>
                <w:szCs w:val="20"/>
              </w:rPr>
              <w:t xml:space="preserve">egg for salgsinntektene. </w:t>
            </w:r>
          </w:p>
        </w:tc>
        <w:tc>
          <w:tcPr>
            <w:tcW w:w="708" w:type="dxa"/>
          </w:tcPr>
          <w:p w14:paraId="10F5B218" w14:textId="14D2B142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01A9A7A6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67F5FEE2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271BDA27" w14:textId="32B430F8" w:rsidTr="004817F5">
        <w:tc>
          <w:tcPr>
            <w:tcW w:w="846" w:type="dxa"/>
          </w:tcPr>
          <w:p w14:paraId="41CA9C24" w14:textId="63A73C09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2.2.10</w:t>
            </w:r>
          </w:p>
        </w:tc>
        <w:tc>
          <w:tcPr>
            <w:tcW w:w="5812" w:type="dxa"/>
          </w:tcPr>
          <w:p w14:paraId="7E9DDF6E" w14:textId="77777777" w:rsidR="00B9507F" w:rsidRPr="0077307E" w:rsidRDefault="00B9507F" w:rsidP="00B9507F">
            <w:pPr>
              <w:spacing w:after="0"/>
              <w:rPr>
                <w:b/>
                <w:bCs/>
                <w:szCs w:val="20"/>
              </w:rPr>
            </w:pPr>
            <w:r w:rsidRPr="0077307E">
              <w:rPr>
                <w:b/>
                <w:bCs/>
                <w:szCs w:val="20"/>
              </w:rPr>
              <w:t>Pliktstrøm</w:t>
            </w:r>
          </w:p>
          <w:p w14:paraId="14D4E693" w14:textId="795C5BB1" w:rsidR="00B9507F" w:rsidRPr="0077307E" w:rsidRDefault="00B9507F" w:rsidP="00B9507F">
            <w:pPr>
              <w:shd w:val="clear" w:color="auto" w:fill="FFFFFF" w:themeFill="background1"/>
              <w:spacing w:after="0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 xml:space="preserve">Leverandør skal innhente informasjon fra nettleverandør, </w:t>
            </w:r>
            <w:proofErr w:type="spellStart"/>
            <w:r w:rsidRPr="0077307E">
              <w:rPr>
                <w:color w:val="000000" w:themeColor="text1"/>
                <w:szCs w:val="20"/>
              </w:rPr>
              <w:t>Elvia</w:t>
            </w:r>
            <w:proofErr w:type="spellEnd"/>
            <w:r w:rsidRPr="0077307E">
              <w:rPr>
                <w:color w:val="000000" w:themeColor="text1"/>
                <w:szCs w:val="20"/>
              </w:rPr>
              <w:t>, om anlegg på pliktstrøm. Leverandør sender oversikt videre til aktuell virksomhet.</w:t>
            </w:r>
          </w:p>
        </w:tc>
        <w:tc>
          <w:tcPr>
            <w:tcW w:w="708" w:type="dxa"/>
          </w:tcPr>
          <w:p w14:paraId="469E528B" w14:textId="19D263E0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5AD9E963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45C766BF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05578EA9" w14:textId="032B1396" w:rsidTr="004817F5">
        <w:tc>
          <w:tcPr>
            <w:tcW w:w="846" w:type="dxa"/>
          </w:tcPr>
          <w:p w14:paraId="6240CEC6" w14:textId="214685EE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2.2.11</w:t>
            </w:r>
          </w:p>
        </w:tc>
        <w:tc>
          <w:tcPr>
            <w:tcW w:w="5812" w:type="dxa"/>
          </w:tcPr>
          <w:p w14:paraId="1E757BBD" w14:textId="77777777" w:rsidR="00B9507F" w:rsidRPr="0077307E" w:rsidRDefault="00B9507F" w:rsidP="00B9507F">
            <w:pPr>
              <w:spacing w:after="0"/>
              <w:rPr>
                <w:rFonts w:eastAsia="Aptos Narrow" w:cs="Aptos Narrow"/>
                <w:b/>
                <w:bCs/>
                <w:szCs w:val="20"/>
              </w:rPr>
            </w:pPr>
            <w:r w:rsidRPr="0077307E">
              <w:rPr>
                <w:rFonts w:eastAsia="Aptos Narrow" w:cs="Aptos Narrow"/>
                <w:b/>
                <w:bCs/>
                <w:szCs w:val="20"/>
              </w:rPr>
              <w:t>Fakturering av mindre beløp</w:t>
            </w:r>
          </w:p>
          <w:p w14:paraId="6B495C11" w14:textId="49311037" w:rsidR="00B9507F" w:rsidRPr="0077307E" w:rsidRDefault="00B9507F" w:rsidP="00B9507F">
            <w:pPr>
              <w:spacing w:after="0"/>
              <w:rPr>
                <w:rFonts w:eastAsia="Aptos Narrow" w:cs="Aptos Narrow"/>
                <w:color w:val="000000" w:themeColor="text1"/>
                <w:szCs w:val="20"/>
              </w:rPr>
            </w:pPr>
            <w:r w:rsidRPr="0077307E">
              <w:rPr>
                <w:rFonts w:eastAsia="Aptos Narrow" w:cs="Aptos Narrow"/>
                <w:color w:val="242424"/>
                <w:szCs w:val="20"/>
              </w:rPr>
              <w:t xml:space="preserve">Det er ønskelig at Leverandøren kan tilby en løsning på effektiv fakturering ved svært lave fakturabeløp.  </w:t>
            </w:r>
          </w:p>
        </w:tc>
        <w:tc>
          <w:tcPr>
            <w:tcW w:w="708" w:type="dxa"/>
          </w:tcPr>
          <w:p w14:paraId="785DE5B8" w14:textId="374E3628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6E01D998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269B0CE1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5ABAFDD1" w14:textId="473F06D8" w:rsidTr="004817F5">
        <w:tc>
          <w:tcPr>
            <w:tcW w:w="846" w:type="dxa"/>
          </w:tcPr>
          <w:p w14:paraId="7AF16CBD" w14:textId="08D15AA4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2.2.12</w:t>
            </w:r>
          </w:p>
        </w:tc>
        <w:tc>
          <w:tcPr>
            <w:tcW w:w="5812" w:type="dxa"/>
          </w:tcPr>
          <w:p w14:paraId="35CD2999" w14:textId="0CB7FE7A" w:rsidR="00B9507F" w:rsidRPr="0077307E" w:rsidRDefault="00B9507F" w:rsidP="00B9507F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  <w:t>Generelle krav API</w:t>
            </w:r>
          </w:p>
          <w:p w14:paraId="6605CC86" w14:textId="77777777" w:rsidR="004D3D76" w:rsidRPr="0077307E" w:rsidRDefault="004D3D76" w:rsidP="004D3D76">
            <w:pPr>
              <w:pStyle w:val="NormalWeb"/>
              <w:spacing w:before="0" w:beforeAutospacing="0" w:after="0" w:afterAutospacing="0" w:line="276" w:lineRule="auto"/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lastRenderedPageBreak/>
              <w:t xml:space="preserve">Data fra leveransen av strøm skal være programmatisk tilgjengelig via et moderne API. Eksempelvis skal Oppdragsgiver ha tilgang til å hente ut data i automatiserte prosesser til egenproduserte Microsoft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PowerBI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-rapporter. 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Data som skal gjøres tilgjengelig via API er all data </w:t>
            </w:r>
            <w:r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L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everandør innehar som følge av leveransen til </w:t>
            </w:r>
            <w:r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Oppdragsgiver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herunder bla. pris og forbruksdata per målernummer på timesintervall samt prisprognoser.</w:t>
            </w:r>
          </w:p>
          <w:p w14:paraId="07842B31" w14:textId="77777777" w:rsidR="004D3D76" w:rsidRPr="0077307E" w:rsidRDefault="004D3D76" w:rsidP="004D3D76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</w:pPr>
          </w:p>
          <w:p w14:paraId="7479A999" w14:textId="77777777" w:rsidR="004D3D76" w:rsidRPr="0077307E" w:rsidRDefault="004D3D76" w:rsidP="004D3D76">
            <w:pPr>
              <w:spacing w:after="0"/>
              <w:rPr>
                <w:rFonts w:cs="Segoe UI"/>
                <w:color w:val="000000" w:themeColor="text1"/>
                <w:szCs w:val="20"/>
              </w:rPr>
            </w:pPr>
            <w:r w:rsidRPr="0077307E">
              <w:rPr>
                <w:rFonts w:cs="Segoe UI"/>
                <w:color w:val="000000" w:themeColor="text1"/>
                <w:szCs w:val="20"/>
              </w:rPr>
              <w:t xml:space="preserve">Leverandør skal ved kontraktsinngåelse allokere nødvendige ressurser for å bistå med å etablere overføring av data. Videre skal </w:t>
            </w:r>
            <w:r>
              <w:rPr>
                <w:rFonts w:cs="Segoe UI"/>
                <w:color w:val="000000" w:themeColor="text1"/>
                <w:szCs w:val="20"/>
              </w:rPr>
              <w:t>L</w:t>
            </w:r>
            <w:r w:rsidRPr="0077307E">
              <w:rPr>
                <w:rFonts w:cs="Segoe UI"/>
                <w:color w:val="000000" w:themeColor="text1"/>
                <w:szCs w:val="20"/>
              </w:rPr>
              <w:t>everandør på kort varsel kunne stille med nødvendige ressurser for videreutvikling av prosesser og teknisk løsning underveis i avtaleperioden.</w:t>
            </w:r>
          </w:p>
          <w:p w14:paraId="1AE580C7" w14:textId="7A6C58A0" w:rsidR="00B9507F" w:rsidRPr="0077307E" w:rsidRDefault="004D3D76" w:rsidP="004D3D76">
            <w:pPr>
              <w:spacing w:after="0"/>
              <w:rPr>
                <w:rFonts w:eastAsia="Aptos Narrow" w:cs="Aptos Narrow"/>
                <w:b/>
                <w:bCs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br/>
            </w:r>
            <w:r>
              <w:rPr>
                <w:color w:val="000000" w:themeColor="text1"/>
                <w:szCs w:val="20"/>
              </w:rPr>
              <w:t>Oppdragsgiver</w:t>
            </w:r>
            <w:r w:rsidRPr="0077307E">
              <w:rPr>
                <w:color w:val="000000" w:themeColor="text1"/>
                <w:szCs w:val="20"/>
              </w:rPr>
              <w:t xml:space="preserve"> skal være eier av alle dataene knyttet til strømforbruket.</w:t>
            </w:r>
          </w:p>
        </w:tc>
        <w:tc>
          <w:tcPr>
            <w:tcW w:w="708" w:type="dxa"/>
          </w:tcPr>
          <w:p w14:paraId="718A1E58" w14:textId="03BF9939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lastRenderedPageBreak/>
              <w:t>M</w:t>
            </w:r>
          </w:p>
        </w:tc>
        <w:tc>
          <w:tcPr>
            <w:tcW w:w="993" w:type="dxa"/>
          </w:tcPr>
          <w:p w14:paraId="307301B9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57F655BF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  <w:tr w:rsidR="00B9507F" w:rsidRPr="0077307E" w14:paraId="5A431DB7" w14:textId="3C26B655" w:rsidTr="004817F5">
        <w:tc>
          <w:tcPr>
            <w:tcW w:w="846" w:type="dxa"/>
          </w:tcPr>
          <w:p w14:paraId="3C4D2027" w14:textId="20743117" w:rsidR="00B9507F" w:rsidRPr="0077307E" w:rsidRDefault="00B9507F" w:rsidP="00B9507F">
            <w:pPr>
              <w:tabs>
                <w:tab w:val="left" w:pos="2520"/>
              </w:tabs>
              <w:spacing w:after="0"/>
              <w:rPr>
                <w:szCs w:val="20"/>
              </w:rPr>
            </w:pPr>
            <w:r w:rsidRPr="0077307E">
              <w:rPr>
                <w:szCs w:val="20"/>
              </w:rPr>
              <w:t>2.2.13</w:t>
            </w:r>
          </w:p>
        </w:tc>
        <w:tc>
          <w:tcPr>
            <w:tcW w:w="5812" w:type="dxa"/>
          </w:tcPr>
          <w:p w14:paraId="4FDB2D4E" w14:textId="665217C3" w:rsidR="00B9507F" w:rsidRPr="0077307E" w:rsidRDefault="00B9507F" w:rsidP="00B9507F">
            <w:pPr>
              <w:pStyle w:val="NormalWeb"/>
              <w:spacing w:before="0" w:beforeAutospacing="0" w:after="0" w:afterAutospacing="0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  <w:t>Tekniske krav API</w:t>
            </w:r>
          </w:p>
          <w:p w14:paraId="75D73C93" w14:textId="1E070D93" w:rsidR="00B9507F" w:rsidRPr="0077307E" w:rsidRDefault="00B9507F" w:rsidP="00B9507F">
            <w:pPr>
              <w:pStyle w:val="NormalWeb"/>
              <w:spacing w:before="0" w:beforeAutospacing="0" w:after="0" w:afterAutospacing="0" w:line="276" w:lineRule="auto"/>
              <w:rPr>
                <w:rFonts w:asciiTheme="minorHAnsi" w:hAnsiTheme="minorHAnsi" w:cs="Segoe UI"/>
                <w:b/>
                <w:bCs/>
                <w:color w:val="000000" w:themeColor="text1"/>
                <w:sz w:val="20"/>
                <w:szCs w:val="20"/>
              </w:rPr>
            </w:pP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- 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være utformet som «REST», «SOAP» eller andre kjente bransjestandarder.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ha lett tilgjengelig dokumentasjon, f.eks</w:t>
            </w:r>
            <w:r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Swagger eller andre kjente bransjestandarder, med alle tilgjengelige endepunkter og eksempelspørringer. 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>- Ettersom mengden data vil bli stor skal formatet på dataene gjøre det så lite som mulig, f.eks. JSON.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må tillatte filtrering slik at man kan bygge prosesser som inkrementelt oppdaterer interne tabeller.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inneholde flere tabeller, og ikke komme som en stor spørring </w:t>
            </w:r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br/>
              <w:t xml:space="preserve">- </w:t>
            </w:r>
            <w:proofErr w:type="spellStart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>APIet</w:t>
            </w:r>
            <w:proofErr w:type="spellEnd"/>
            <w:r w:rsidRPr="0077307E">
              <w:rPr>
                <w:rFonts w:asciiTheme="minorHAnsi" w:hAnsiTheme="minorHAnsi" w:cs="Segoe UI"/>
                <w:color w:val="000000" w:themeColor="text1"/>
                <w:sz w:val="20"/>
                <w:szCs w:val="20"/>
              </w:rPr>
              <w:t xml:space="preserve"> skal ha tilgangsstyring og kryptert overføring. Dette kan gjerne gjøres med «token» eller «API-nøkler». Kryptering kan gjøres over standard «SSL/TLS», eller som krypterte filer der dette er forenelig med andre krav.</w:t>
            </w:r>
          </w:p>
        </w:tc>
        <w:tc>
          <w:tcPr>
            <w:tcW w:w="708" w:type="dxa"/>
          </w:tcPr>
          <w:p w14:paraId="5D3BCD62" w14:textId="531C949F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  <w:r w:rsidRPr="0077307E">
              <w:rPr>
                <w:color w:val="000000" w:themeColor="text1"/>
                <w:szCs w:val="20"/>
              </w:rPr>
              <w:t>M</w:t>
            </w:r>
          </w:p>
        </w:tc>
        <w:tc>
          <w:tcPr>
            <w:tcW w:w="993" w:type="dxa"/>
          </w:tcPr>
          <w:p w14:paraId="2CFC3B8A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  <w:tc>
          <w:tcPr>
            <w:tcW w:w="1984" w:type="dxa"/>
          </w:tcPr>
          <w:p w14:paraId="342DB1B9" w14:textId="77777777" w:rsidR="00B9507F" w:rsidRPr="0077307E" w:rsidRDefault="00B9507F" w:rsidP="00B9507F">
            <w:pPr>
              <w:tabs>
                <w:tab w:val="left" w:pos="2520"/>
              </w:tabs>
              <w:spacing w:after="0"/>
              <w:jc w:val="center"/>
              <w:rPr>
                <w:color w:val="000000" w:themeColor="text1"/>
                <w:szCs w:val="20"/>
              </w:rPr>
            </w:pPr>
          </w:p>
        </w:tc>
      </w:tr>
    </w:tbl>
    <w:p w14:paraId="2C5D39D9" w14:textId="77777777" w:rsidR="00A33E63" w:rsidRPr="00A33E63" w:rsidRDefault="00A33E63" w:rsidP="00A33E63">
      <w:pPr>
        <w:tabs>
          <w:tab w:val="left" w:pos="2520"/>
        </w:tabs>
        <w:spacing w:after="0"/>
      </w:pPr>
    </w:p>
    <w:bookmarkEnd w:id="0"/>
    <w:p w14:paraId="3544F61A" w14:textId="77777777" w:rsidR="001E115A" w:rsidRPr="003532DE" w:rsidRDefault="001E115A" w:rsidP="003532DE"/>
    <w:sectPr w:rsidR="001E115A" w:rsidRPr="003532DE" w:rsidSect="00E7044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0D749F" w14:textId="77777777" w:rsidR="00017DC8" w:rsidRDefault="00017DC8" w:rsidP="005D093C">
      <w:pPr>
        <w:spacing w:after="0" w:line="240" w:lineRule="auto"/>
      </w:pPr>
      <w:r>
        <w:separator/>
      </w:r>
    </w:p>
  </w:endnote>
  <w:endnote w:type="continuationSeparator" w:id="0">
    <w:p w14:paraId="19BAB9BC" w14:textId="77777777" w:rsidR="00017DC8" w:rsidRDefault="00017DC8" w:rsidP="005D093C">
      <w:pPr>
        <w:spacing w:after="0" w:line="240" w:lineRule="auto"/>
      </w:pPr>
      <w:r>
        <w:continuationSeparator/>
      </w:r>
    </w:p>
  </w:endnote>
  <w:endnote w:type="continuationNotice" w:id="1">
    <w:p w14:paraId="1EB56875" w14:textId="77777777" w:rsidR="00017DC8" w:rsidRDefault="00017DC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6D78141-CE20-405A-AA72-4DE253E1BE51}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2" w:fontKey="{0B7591F3-35F5-4700-B745-A5FA935C6A4D}"/>
    <w:embedBold r:id="rId3" w:fontKey="{06447B21-B089-4D2F-875A-47E71B874F97}"/>
    <w:embedItalic r:id="rId4" w:fontKey="{849DF04C-8041-4FDA-8FF6-8A173B6B8F29}"/>
    <w:embedBoldItalic r:id="rId5" w:fontKey="{E785A4F6-3DB6-4741-B950-2807756F676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805A79FD-DAA0-4EE4-BEBA-FD5E80D29990}"/>
  </w:font>
  <w:font w:name="Oslo Sans">
    <w:altName w:val="Calibri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AF5865D6-CF19-482E-A42B-6E9FB8760167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8" w:fontKey="{8BA13285-BAAD-450D-A83C-9852EFEB0148}"/>
    <w:embedBold r:id="rId9" w:fontKey="{1FBDD9E7-28E1-47CD-81A9-D6FAF2D0EE1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0514C44A-E043-4E6E-A01B-8C203DE25342}"/>
    <w:embedBold r:id="rId11" w:fontKey="{596B0342-E3BA-4810-BCFC-8C6F4890CBA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760217" w14:textId="539C02B3" w:rsidR="00D0256F" w:rsidRPr="00D0256F" w:rsidRDefault="00D0256F" w:rsidP="00D0256F">
    <w:pPr>
      <w:pStyle w:val="Bunntekst"/>
      <w:rPr>
        <w:color w:val="auto"/>
      </w:rPr>
    </w:pPr>
    <w:r w:rsidRPr="00D0256F">
      <w:rPr>
        <w:color w:val="auto"/>
      </w:rPr>
      <w:t>Samkjøpsavtale</w:t>
    </w:r>
    <w:r w:rsidRPr="00D15E8F">
      <w:rPr>
        <w:color w:val="auto"/>
      </w:rPr>
      <w:t xml:space="preserve">: </w:t>
    </w:r>
    <w:r w:rsidR="00D15E8F" w:rsidRPr="00D15E8F">
      <w:rPr>
        <w:color w:val="auto"/>
      </w:rPr>
      <w:t>Elektrisk kraft</w:t>
    </w:r>
  </w:p>
  <w:p w14:paraId="3A7075EF" w14:textId="6EE7CAEE" w:rsidR="00D0256F" w:rsidRPr="00D0256F" w:rsidRDefault="004817F5" w:rsidP="00D0256F">
    <w:pPr>
      <w:pStyle w:val="Bunntekst"/>
      <w:rPr>
        <w:color w:val="auto"/>
      </w:rPr>
    </w:pPr>
    <w:r>
      <w:rPr>
        <w:color w:val="auto"/>
      </w:rPr>
      <w:t>Versjon</w:t>
    </w:r>
    <w:r w:rsidR="00E27602">
      <w:rPr>
        <w:color w:val="auto"/>
      </w:rPr>
      <w:t xml:space="preserve"> </w:t>
    </w:r>
    <w:r w:rsidR="008C156B">
      <w:rPr>
        <w:color w:val="auto"/>
      </w:rPr>
      <w:t>13</w:t>
    </w:r>
    <w:r w:rsidR="00E27602">
      <w:rPr>
        <w:color w:val="auto"/>
      </w:rPr>
      <w:t>.0</w:t>
    </w:r>
    <w:r w:rsidR="003E530E">
      <w:rPr>
        <w:color w:val="auto"/>
      </w:rPr>
      <w:t>1</w:t>
    </w:r>
    <w:r w:rsidR="00E27602">
      <w:rPr>
        <w:color w:val="auto"/>
      </w:rPr>
      <w:t>.20</w:t>
    </w:r>
    <w:r w:rsidR="003E530E">
      <w:rPr>
        <w:color w:val="auto"/>
      </w:rPr>
      <w:t>26</w:t>
    </w:r>
    <w:r w:rsidR="00D0256F" w:rsidRPr="00D0256F">
      <w:rPr>
        <w:color w:val="auto"/>
      </w:rPr>
      <w:tab/>
    </w:r>
    <w:r w:rsidR="00D0256F" w:rsidRPr="00D0256F">
      <w:rPr>
        <w:color w:val="auto"/>
      </w:rPr>
      <w:tab/>
    </w:r>
    <w:sdt>
      <w:sdtPr>
        <w:rPr>
          <w:color w:val="auto"/>
        </w:rPr>
        <w:id w:val="-18350586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color w:val="auto"/>
            </w:r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D0256F" w:rsidRPr="00D0256F">
              <w:rPr>
                <w:color w:val="auto"/>
              </w:rPr>
              <w:t xml:space="preserve">Side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PAGE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2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  <w:r w:rsidR="00D0256F" w:rsidRPr="00D0256F">
              <w:rPr>
                <w:color w:val="auto"/>
              </w:rPr>
              <w:t xml:space="preserve"> av 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begin"/>
            </w:r>
            <w:r w:rsidR="00D0256F" w:rsidRPr="00D0256F">
              <w:rPr>
                <w:b/>
                <w:bCs/>
                <w:color w:val="auto"/>
              </w:rPr>
              <w:instrText>NUMPAGES</w:instrTex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separate"/>
            </w:r>
            <w:r w:rsidR="00A82A97">
              <w:rPr>
                <w:b/>
                <w:bCs/>
                <w:noProof/>
                <w:color w:val="auto"/>
              </w:rPr>
              <w:t>5</w:t>
            </w:r>
            <w:r w:rsidR="00D0256F" w:rsidRPr="00D0256F">
              <w:rPr>
                <w:b/>
                <w:bCs/>
                <w:color w:val="auto"/>
                <w:sz w:val="24"/>
                <w:szCs w:val="24"/>
              </w:rPr>
              <w:fldChar w:fldCharType="end"/>
            </w:r>
          </w:sdtContent>
        </w:sdt>
      </w:sdtContent>
    </w:sdt>
  </w:p>
  <w:p w14:paraId="7196D064" w14:textId="77777777" w:rsidR="00D0256F" w:rsidRDefault="00D0256F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051A4D" w14:textId="77777777" w:rsidR="00017DC8" w:rsidRDefault="00017DC8" w:rsidP="005D093C">
      <w:pPr>
        <w:spacing w:after="0" w:line="240" w:lineRule="auto"/>
      </w:pPr>
      <w:r>
        <w:separator/>
      </w:r>
    </w:p>
  </w:footnote>
  <w:footnote w:type="continuationSeparator" w:id="0">
    <w:p w14:paraId="0104B439" w14:textId="77777777" w:rsidR="00017DC8" w:rsidRDefault="00017DC8" w:rsidP="005D093C">
      <w:pPr>
        <w:spacing w:after="0" w:line="240" w:lineRule="auto"/>
      </w:pPr>
      <w:r>
        <w:continuationSeparator/>
      </w:r>
    </w:p>
  </w:footnote>
  <w:footnote w:type="continuationNotice" w:id="1">
    <w:p w14:paraId="2C04A632" w14:textId="77777777" w:rsidR="00017DC8" w:rsidRDefault="00017DC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798FE9" w14:textId="77777777" w:rsidR="00C20695" w:rsidRDefault="00C20695" w:rsidP="00C20695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40EE2259" wp14:editId="0AA893C4">
          <wp:simplePos x="0" y="0"/>
          <wp:positionH relativeFrom="column">
            <wp:posOffset>4671694</wp:posOffset>
          </wp:positionH>
          <wp:positionV relativeFrom="paragraph">
            <wp:posOffset>-450215</wp:posOffset>
          </wp:positionV>
          <wp:extent cx="2063115" cy="1332786"/>
          <wp:effectExtent l="0" t="0" r="0" b="1270"/>
          <wp:wrapNone/>
          <wp:docPr id="1528430587" name="Bilde 1528430587" descr="Et bilde som inneholder hvit, Font, Grafikk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 descr="Et bilde som inneholder hvit, Font, Grafikk, logo&#10;&#10;KI-generert innhold kan være feil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2910"/>
                  <a:stretch>
                    <a:fillRect/>
                  </a:stretch>
                </pic:blipFill>
                <pic:spPr bwMode="auto">
                  <a:xfrm>
                    <a:off x="0" y="0"/>
                    <a:ext cx="2063115" cy="133278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9929A69" w14:textId="77777777" w:rsidR="00C20695" w:rsidRDefault="00C20695" w:rsidP="00C20695">
    <w:pPr>
      <w:pStyle w:val="Topptekst"/>
      <w:ind w:left="-426"/>
      <w:rPr>
        <w:sz w:val="22"/>
        <w:szCs w:val="24"/>
      </w:rPr>
    </w:pPr>
    <w:r w:rsidRPr="00D92E97">
      <w:rPr>
        <w:sz w:val="22"/>
        <w:szCs w:val="24"/>
      </w:rPr>
      <w:t>Økonomi- og forvaltningsetaten</w:t>
    </w:r>
  </w:p>
  <w:p w14:paraId="683A93E5" w14:textId="77777777" w:rsidR="00D0256F" w:rsidRDefault="00D0256F">
    <w:pPr>
      <w:pStyle w:val="Topptekst"/>
      <w:rPr>
        <w:sz w:val="22"/>
        <w:szCs w:val="24"/>
      </w:rPr>
    </w:pPr>
  </w:p>
  <w:p w14:paraId="2E198BEE" w14:textId="77777777" w:rsidR="00FC0472" w:rsidRDefault="00FC0472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44E4E9" w14:textId="5A8ACA4A" w:rsidR="00D44A50" w:rsidRDefault="00732081" w:rsidP="00732081">
    <w:pPr>
      <w:pStyle w:val="Topptekst"/>
      <w:tabs>
        <w:tab w:val="clear" w:pos="4536"/>
        <w:tab w:val="clear" w:pos="9072"/>
        <w:tab w:val="center" w:pos="4635"/>
      </w:tabs>
      <w:ind w:left="-426"/>
    </w:pPr>
    <w:r>
      <w:rPr>
        <w:sz w:val="22"/>
        <w:szCs w:val="24"/>
      </w:rPr>
      <w:br/>
    </w:r>
    <w:r w:rsidRPr="00861D46">
      <w:rPr>
        <w:sz w:val="22"/>
        <w:szCs w:val="24"/>
      </w:rPr>
      <w:t>Økonomi- og forvaltningsetaten</w:t>
    </w:r>
    <w:r w:rsidRPr="00861D46">
      <w:rPr>
        <w:noProof/>
        <w:sz w:val="22"/>
        <w:szCs w:val="24"/>
        <w:lang w:eastAsia="nb-NO"/>
      </w:rPr>
      <w:t xml:space="preserve"> </w:t>
    </w:r>
    <w:r w:rsidR="00924A39" w:rsidRPr="00861D46">
      <w:rPr>
        <w:noProof/>
        <w:sz w:val="22"/>
        <w:szCs w:val="24"/>
        <w:lang w:eastAsia="nb-NO"/>
      </w:rPr>
      <w:drawing>
        <wp:anchor distT="0" distB="0" distL="114300" distR="114300" simplePos="0" relativeHeight="251658240" behindDoc="1" locked="0" layoutInCell="1" allowOverlap="1" wp14:anchorId="1193B608" wp14:editId="615E2349">
          <wp:simplePos x="0" y="0"/>
          <wp:positionH relativeFrom="column">
            <wp:posOffset>-837565</wp:posOffset>
          </wp:positionH>
          <wp:positionV relativeFrom="paragraph">
            <wp:posOffset>-435701</wp:posOffset>
          </wp:positionV>
          <wp:extent cx="7578372" cy="10716675"/>
          <wp:effectExtent l="0" t="0" r="3810" b="8890"/>
          <wp:wrapNone/>
          <wp:docPr id="1" name="Bilde 1" descr="Et bilde som inneholder design, gul, skjermbilde, Grafikk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design, gul, skjermbilde, Grafikk&#10;&#10;KI-generert innhold kan være feil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8372" cy="10716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DED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F1906"/>
    <w:multiLevelType w:val="hybridMultilevel"/>
    <w:tmpl w:val="7E24B1C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3B2F09"/>
    <w:multiLevelType w:val="hybridMultilevel"/>
    <w:tmpl w:val="68285B1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737676"/>
    <w:multiLevelType w:val="hybridMultilevel"/>
    <w:tmpl w:val="A1C6D90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EAE6063"/>
    <w:multiLevelType w:val="multilevel"/>
    <w:tmpl w:val="8D7411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0F7A66B3"/>
    <w:multiLevelType w:val="hybridMultilevel"/>
    <w:tmpl w:val="6F00B0C8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031E3A"/>
    <w:multiLevelType w:val="hybridMultilevel"/>
    <w:tmpl w:val="57388DAC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5325833"/>
    <w:multiLevelType w:val="hybridMultilevel"/>
    <w:tmpl w:val="C216794E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1276A7"/>
    <w:multiLevelType w:val="hybridMultilevel"/>
    <w:tmpl w:val="776E23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0F0D24"/>
    <w:multiLevelType w:val="hybridMultilevel"/>
    <w:tmpl w:val="814EED6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7D79AB"/>
    <w:multiLevelType w:val="hybridMultilevel"/>
    <w:tmpl w:val="6E4832CE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9963765"/>
    <w:multiLevelType w:val="hybridMultilevel"/>
    <w:tmpl w:val="ACD4E67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99802C0"/>
    <w:multiLevelType w:val="hybridMultilevel"/>
    <w:tmpl w:val="3C8AF3D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E2D2BAD"/>
    <w:multiLevelType w:val="hybridMultilevel"/>
    <w:tmpl w:val="AF4A44D4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F039DA"/>
    <w:multiLevelType w:val="hybridMultilevel"/>
    <w:tmpl w:val="7F80F5D2"/>
    <w:lvl w:ilvl="0" w:tplc="CBB0DA8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913D87"/>
    <w:multiLevelType w:val="hybridMultilevel"/>
    <w:tmpl w:val="1D3AC04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9C58E3"/>
    <w:multiLevelType w:val="hybridMultilevel"/>
    <w:tmpl w:val="DF3A4D8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59C4102"/>
    <w:multiLevelType w:val="hybridMultilevel"/>
    <w:tmpl w:val="7016839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4B605885"/>
    <w:multiLevelType w:val="multilevel"/>
    <w:tmpl w:val="E4AE82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F9C66B" w:themeColor="accent6"/>
        <w:spacing w:val="0"/>
        <w:kern w:val="0"/>
        <w:position w:val="0"/>
        <w:sz w:val="28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794" w:hanging="794"/>
      </w:pPr>
      <w:rPr>
        <w:rFonts w:hint="default"/>
        <w:sz w:val="24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  <w:b/>
        <w:bCs/>
        <w:i w:val="0"/>
        <w:iCs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800" w:hanging="180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216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52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28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240" w:hanging="32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3600"/>
      </w:pPr>
      <w:rPr>
        <w:rFonts w:hint="default"/>
      </w:rPr>
    </w:lvl>
  </w:abstractNum>
  <w:abstractNum w:abstractNumId="19" w15:restartNumberingAfterBreak="0">
    <w:nsid w:val="4EDF1676"/>
    <w:multiLevelType w:val="hybridMultilevel"/>
    <w:tmpl w:val="C2D628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F1B0B0B"/>
    <w:multiLevelType w:val="hybridMultilevel"/>
    <w:tmpl w:val="A45866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0A62D5"/>
    <w:multiLevelType w:val="multilevel"/>
    <w:tmpl w:val="B01A496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A471426"/>
    <w:multiLevelType w:val="hybridMultilevel"/>
    <w:tmpl w:val="4B2E774A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DFF57C1"/>
    <w:multiLevelType w:val="hybridMultilevel"/>
    <w:tmpl w:val="F55E973A"/>
    <w:lvl w:ilvl="0" w:tplc="0414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3865B82"/>
    <w:multiLevelType w:val="hybridMultilevel"/>
    <w:tmpl w:val="F17A8D36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>
      <w:start w:val="1"/>
      <w:numFmt w:val="lowerRoman"/>
      <w:lvlText w:val="%3."/>
      <w:lvlJc w:val="right"/>
      <w:pPr>
        <w:ind w:left="2160" w:hanging="180"/>
      </w:pPr>
    </w:lvl>
    <w:lvl w:ilvl="3" w:tplc="0414000F">
      <w:start w:val="1"/>
      <w:numFmt w:val="decimal"/>
      <w:lvlText w:val="%4."/>
      <w:lvlJc w:val="left"/>
      <w:pPr>
        <w:ind w:left="2880" w:hanging="360"/>
      </w:pPr>
    </w:lvl>
    <w:lvl w:ilvl="4" w:tplc="04140019">
      <w:start w:val="1"/>
      <w:numFmt w:val="lowerLetter"/>
      <w:lvlText w:val="%5."/>
      <w:lvlJc w:val="left"/>
      <w:pPr>
        <w:ind w:left="3600" w:hanging="360"/>
      </w:pPr>
    </w:lvl>
    <w:lvl w:ilvl="5" w:tplc="0414001B">
      <w:start w:val="1"/>
      <w:numFmt w:val="lowerRoman"/>
      <w:lvlText w:val="%6."/>
      <w:lvlJc w:val="right"/>
      <w:pPr>
        <w:ind w:left="4320" w:hanging="180"/>
      </w:pPr>
    </w:lvl>
    <w:lvl w:ilvl="6" w:tplc="0414000F">
      <w:start w:val="1"/>
      <w:numFmt w:val="decimal"/>
      <w:lvlText w:val="%7."/>
      <w:lvlJc w:val="left"/>
      <w:pPr>
        <w:ind w:left="5040" w:hanging="360"/>
      </w:pPr>
    </w:lvl>
    <w:lvl w:ilvl="7" w:tplc="04140019">
      <w:start w:val="1"/>
      <w:numFmt w:val="lowerLetter"/>
      <w:lvlText w:val="%8."/>
      <w:lvlJc w:val="left"/>
      <w:pPr>
        <w:ind w:left="5760" w:hanging="360"/>
      </w:pPr>
    </w:lvl>
    <w:lvl w:ilvl="8" w:tplc="0414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4CE0DEB"/>
    <w:multiLevelType w:val="hybridMultilevel"/>
    <w:tmpl w:val="2A5A0A92"/>
    <w:lvl w:ilvl="0" w:tplc="0414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39D1A91"/>
    <w:multiLevelType w:val="hybridMultilevel"/>
    <w:tmpl w:val="AE580E0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48E4CCA"/>
    <w:multiLevelType w:val="hybridMultilevel"/>
    <w:tmpl w:val="4AA644F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7CD54A4"/>
    <w:multiLevelType w:val="hybridMultilevel"/>
    <w:tmpl w:val="D88E3B0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9376F28"/>
    <w:multiLevelType w:val="hybridMultilevel"/>
    <w:tmpl w:val="FFFFFFFF"/>
    <w:lvl w:ilvl="0" w:tplc="0070329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29D4F1D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280F8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C5016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CDE1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9C36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FE7C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385F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0E3E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8A3171"/>
    <w:multiLevelType w:val="multilevel"/>
    <w:tmpl w:val="73C49C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4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1" w15:restartNumberingAfterBreak="0">
    <w:nsid w:val="7EAD1918"/>
    <w:multiLevelType w:val="hybridMultilevel"/>
    <w:tmpl w:val="E5D013E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28830071">
    <w:abstractNumId w:val="13"/>
  </w:num>
  <w:num w:numId="2" w16cid:durableId="703674930">
    <w:abstractNumId w:val="5"/>
  </w:num>
  <w:num w:numId="3" w16cid:durableId="1430466578">
    <w:abstractNumId w:val="23"/>
  </w:num>
  <w:num w:numId="4" w16cid:durableId="99865128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4172105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76382864">
    <w:abstractNumId w:val="15"/>
  </w:num>
  <w:num w:numId="7" w16cid:durableId="1624116220">
    <w:abstractNumId w:val="10"/>
  </w:num>
  <w:num w:numId="8" w16cid:durableId="2015918064">
    <w:abstractNumId w:val="12"/>
  </w:num>
  <w:num w:numId="9" w16cid:durableId="917203345">
    <w:abstractNumId w:val="28"/>
  </w:num>
  <w:num w:numId="10" w16cid:durableId="1105416292">
    <w:abstractNumId w:val="2"/>
  </w:num>
  <w:num w:numId="11" w16cid:durableId="915478513">
    <w:abstractNumId w:val="18"/>
  </w:num>
  <w:num w:numId="12" w16cid:durableId="292759343">
    <w:abstractNumId w:val="3"/>
  </w:num>
  <w:num w:numId="13" w16cid:durableId="1721048315">
    <w:abstractNumId w:val="7"/>
  </w:num>
  <w:num w:numId="14" w16cid:durableId="1819374371">
    <w:abstractNumId w:val="27"/>
  </w:num>
  <w:num w:numId="15" w16cid:durableId="1365326701">
    <w:abstractNumId w:val="0"/>
  </w:num>
  <w:num w:numId="16" w16cid:durableId="352923782">
    <w:abstractNumId w:val="6"/>
  </w:num>
  <w:num w:numId="17" w16cid:durableId="1388606611">
    <w:abstractNumId w:val="31"/>
  </w:num>
  <w:num w:numId="18" w16cid:durableId="314266685">
    <w:abstractNumId w:val="8"/>
  </w:num>
  <w:num w:numId="19" w16cid:durableId="258024236">
    <w:abstractNumId w:val="20"/>
  </w:num>
  <w:num w:numId="20" w16cid:durableId="167212623">
    <w:abstractNumId w:val="9"/>
  </w:num>
  <w:num w:numId="21" w16cid:durableId="1427649285">
    <w:abstractNumId w:val="4"/>
  </w:num>
  <w:num w:numId="22" w16cid:durableId="609899736">
    <w:abstractNumId w:val="24"/>
  </w:num>
  <w:num w:numId="23" w16cid:durableId="1356954867">
    <w:abstractNumId w:val="16"/>
  </w:num>
  <w:num w:numId="24" w16cid:durableId="743452185">
    <w:abstractNumId w:val="17"/>
  </w:num>
  <w:num w:numId="25" w16cid:durableId="1828666554">
    <w:abstractNumId w:val="25"/>
  </w:num>
  <w:num w:numId="26" w16cid:durableId="1147094198">
    <w:abstractNumId w:val="11"/>
  </w:num>
  <w:num w:numId="27" w16cid:durableId="1943605728">
    <w:abstractNumId w:val="22"/>
  </w:num>
  <w:num w:numId="28" w16cid:durableId="1210070819">
    <w:abstractNumId w:val="26"/>
  </w:num>
  <w:num w:numId="29" w16cid:durableId="969015753">
    <w:abstractNumId w:val="19"/>
  </w:num>
  <w:num w:numId="30" w16cid:durableId="513619680">
    <w:abstractNumId w:val="30"/>
  </w:num>
  <w:num w:numId="31" w16cid:durableId="831918266">
    <w:abstractNumId w:val="14"/>
  </w:num>
  <w:num w:numId="32" w16cid:durableId="2060280938">
    <w:abstractNumId w:val="1"/>
  </w:num>
  <w:num w:numId="33" w16cid:durableId="2061391626">
    <w:abstractNumId w:val="21"/>
  </w:num>
  <w:num w:numId="34" w16cid:durableId="78847408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0DDB"/>
    <w:rsid w:val="00005AD9"/>
    <w:rsid w:val="00006E93"/>
    <w:rsid w:val="000105AD"/>
    <w:rsid w:val="000119BE"/>
    <w:rsid w:val="00013278"/>
    <w:rsid w:val="000134C0"/>
    <w:rsid w:val="00014919"/>
    <w:rsid w:val="00016F08"/>
    <w:rsid w:val="00017DC8"/>
    <w:rsid w:val="000332C6"/>
    <w:rsid w:val="00033C6F"/>
    <w:rsid w:val="0003550B"/>
    <w:rsid w:val="000377E0"/>
    <w:rsid w:val="00042723"/>
    <w:rsid w:val="00043AEB"/>
    <w:rsid w:val="000551D3"/>
    <w:rsid w:val="000555FE"/>
    <w:rsid w:val="00064606"/>
    <w:rsid w:val="00065BF4"/>
    <w:rsid w:val="00067BAA"/>
    <w:rsid w:val="00070D30"/>
    <w:rsid w:val="000741BD"/>
    <w:rsid w:val="00074C3C"/>
    <w:rsid w:val="000752CF"/>
    <w:rsid w:val="00083306"/>
    <w:rsid w:val="00086180"/>
    <w:rsid w:val="000865F4"/>
    <w:rsid w:val="00087A05"/>
    <w:rsid w:val="00092ECB"/>
    <w:rsid w:val="00095EC1"/>
    <w:rsid w:val="00096FFC"/>
    <w:rsid w:val="000A3446"/>
    <w:rsid w:val="000A64BD"/>
    <w:rsid w:val="000B07F8"/>
    <w:rsid w:val="000B20D8"/>
    <w:rsid w:val="000B3784"/>
    <w:rsid w:val="000B4B2F"/>
    <w:rsid w:val="000C027A"/>
    <w:rsid w:val="000C2195"/>
    <w:rsid w:val="000C2F9D"/>
    <w:rsid w:val="000D4E17"/>
    <w:rsid w:val="000D59CE"/>
    <w:rsid w:val="000E06EA"/>
    <w:rsid w:val="000E0F4A"/>
    <w:rsid w:val="000E683E"/>
    <w:rsid w:val="000F079D"/>
    <w:rsid w:val="000F4FC6"/>
    <w:rsid w:val="000F7E37"/>
    <w:rsid w:val="000F7E67"/>
    <w:rsid w:val="00104CD6"/>
    <w:rsid w:val="0011012D"/>
    <w:rsid w:val="00113538"/>
    <w:rsid w:val="00114018"/>
    <w:rsid w:val="00117554"/>
    <w:rsid w:val="001218D4"/>
    <w:rsid w:val="00121DDD"/>
    <w:rsid w:val="001222C6"/>
    <w:rsid w:val="001244A3"/>
    <w:rsid w:val="0013019D"/>
    <w:rsid w:val="001327DE"/>
    <w:rsid w:val="001524DA"/>
    <w:rsid w:val="00152587"/>
    <w:rsid w:val="00152E9D"/>
    <w:rsid w:val="001532E3"/>
    <w:rsid w:val="00155B42"/>
    <w:rsid w:val="00160ED1"/>
    <w:rsid w:val="00161988"/>
    <w:rsid w:val="00170AE1"/>
    <w:rsid w:val="00173311"/>
    <w:rsid w:val="001735CC"/>
    <w:rsid w:val="00181C8C"/>
    <w:rsid w:val="001823BC"/>
    <w:rsid w:val="00183398"/>
    <w:rsid w:val="00184F02"/>
    <w:rsid w:val="001863A9"/>
    <w:rsid w:val="00186573"/>
    <w:rsid w:val="001900D1"/>
    <w:rsid w:val="00190792"/>
    <w:rsid w:val="00192F47"/>
    <w:rsid w:val="00197105"/>
    <w:rsid w:val="001A14C2"/>
    <w:rsid w:val="001A339F"/>
    <w:rsid w:val="001B1377"/>
    <w:rsid w:val="001B4914"/>
    <w:rsid w:val="001D5398"/>
    <w:rsid w:val="001D5565"/>
    <w:rsid w:val="001E115A"/>
    <w:rsid w:val="001E13D6"/>
    <w:rsid w:val="001E3F07"/>
    <w:rsid w:val="001E5243"/>
    <w:rsid w:val="001E566F"/>
    <w:rsid w:val="001E660D"/>
    <w:rsid w:val="001E73D7"/>
    <w:rsid w:val="001E7894"/>
    <w:rsid w:val="001E7E3B"/>
    <w:rsid w:val="001F0399"/>
    <w:rsid w:val="001F112F"/>
    <w:rsid w:val="001F18CF"/>
    <w:rsid w:val="001F7D45"/>
    <w:rsid w:val="002064DA"/>
    <w:rsid w:val="00211032"/>
    <w:rsid w:val="002115F8"/>
    <w:rsid w:val="00214564"/>
    <w:rsid w:val="0022081B"/>
    <w:rsid w:val="00220CB5"/>
    <w:rsid w:val="00224261"/>
    <w:rsid w:val="0022609D"/>
    <w:rsid w:val="002351EE"/>
    <w:rsid w:val="0023778F"/>
    <w:rsid w:val="00247C22"/>
    <w:rsid w:val="00253C00"/>
    <w:rsid w:val="00255E0C"/>
    <w:rsid w:val="002563D3"/>
    <w:rsid w:val="0025699D"/>
    <w:rsid w:val="00257C12"/>
    <w:rsid w:val="0026545C"/>
    <w:rsid w:val="00271293"/>
    <w:rsid w:val="0028488B"/>
    <w:rsid w:val="00284AE9"/>
    <w:rsid w:val="0028523D"/>
    <w:rsid w:val="00292EEC"/>
    <w:rsid w:val="00293496"/>
    <w:rsid w:val="002941DA"/>
    <w:rsid w:val="002A3D5B"/>
    <w:rsid w:val="002A4807"/>
    <w:rsid w:val="002A586E"/>
    <w:rsid w:val="002A7F57"/>
    <w:rsid w:val="002B26C7"/>
    <w:rsid w:val="002B39FB"/>
    <w:rsid w:val="002C00DA"/>
    <w:rsid w:val="002C0D0B"/>
    <w:rsid w:val="002C1E7F"/>
    <w:rsid w:val="002C63B1"/>
    <w:rsid w:val="002D090F"/>
    <w:rsid w:val="002D0F03"/>
    <w:rsid w:val="002D28E6"/>
    <w:rsid w:val="002D4E93"/>
    <w:rsid w:val="002E27DF"/>
    <w:rsid w:val="002E305E"/>
    <w:rsid w:val="002E3185"/>
    <w:rsid w:val="002E39DB"/>
    <w:rsid w:val="002E4FE3"/>
    <w:rsid w:val="002E7111"/>
    <w:rsid w:val="002F361A"/>
    <w:rsid w:val="002F43C3"/>
    <w:rsid w:val="002F441C"/>
    <w:rsid w:val="002F620E"/>
    <w:rsid w:val="002F6319"/>
    <w:rsid w:val="00300DBC"/>
    <w:rsid w:val="0030173C"/>
    <w:rsid w:val="00301EA4"/>
    <w:rsid w:val="00302472"/>
    <w:rsid w:val="003164DF"/>
    <w:rsid w:val="00317B45"/>
    <w:rsid w:val="00317D80"/>
    <w:rsid w:val="003217CA"/>
    <w:rsid w:val="00321C7F"/>
    <w:rsid w:val="00322E2B"/>
    <w:rsid w:val="00324B1A"/>
    <w:rsid w:val="00325B57"/>
    <w:rsid w:val="00325CA4"/>
    <w:rsid w:val="00325D57"/>
    <w:rsid w:val="00333647"/>
    <w:rsid w:val="00335C6C"/>
    <w:rsid w:val="00337A39"/>
    <w:rsid w:val="00341FF6"/>
    <w:rsid w:val="0034579C"/>
    <w:rsid w:val="003532DE"/>
    <w:rsid w:val="003563AE"/>
    <w:rsid w:val="00356FCC"/>
    <w:rsid w:val="003606CB"/>
    <w:rsid w:val="00362D62"/>
    <w:rsid w:val="003633D4"/>
    <w:rsid w:val="00374264"/>
    <w:rsid w:val="00376057"/>
    <w:rsid w:val="0037638A"/>
    <w:rsid w:val="003809EF"/>
    <w:rsid w:val="00380EE3"/>
    <w:rsid w:val="0038272C"/>
    <w:rsid w:val="00384A9A"/>
    <w:rsid w:val="00384C46"/>
    <w:rsid w:val="003851ED"/>
    <w:rsid w:val="003923C0"/>
    <w:rsid w:val="00393734"/>
    <w:rsid w:val="00393B03"/>
    <w:rsid w:val="00394648"/>
    <w:rsid w:val="00395F8D"/>
    <w:rsid w:val="003A00F6"/>
    <w:rsid w:val="003A5DEF"/>
    <w:rsid w:val="003A6CA1"/>
    <w:rsid w:val="003B01CD"/>
    <w:rsid w:val="003B6851"/>
    <w:rsid w:val="003C0B59"/>
    <w:rsid w:val="003C1CEC"/>
    <w:rsid w:val="003C6F74"/>
    <w:rsid w:val="003C7154"/>
    <w:rsid w:val="003D05A9"/>
    <w:rsid w:val="003D33E5"/>
    <w:rsid w:val="003D6EEB"/>
    <w:rsid w:val="003E1165"/>
    <w:rsid w:val="003E249D"/>
    <w:rsid w:val="003E530E"/>
    <w:rsid w:val="003E7B3D"/>
    <w:rsid w:val="003F4D22"/>
    <w:rsid w:val="003F7B54"/>
    <w:rsid w:val="00411596"/>
    <w:rsid w:val="00412C9B"/>
    <w:rsid w:val="00413EDB"/>
    <w:rsid w:val="00417D0A"/>
    <w:rsid w:val="004229ED"/>
    <w:rsid w:val="00423D00"/>
    <w:rsid w:val="0042413A"/>
    <w:rsid w:val="00424EE9"/>
    <w:rsid w:val="0042783E"/>
    <w:rsid w:val="00427F61"/>
    <w:rsid w:val="004310F8"/>
    <w:rsid w:val="00431544"/>
    <w:rsid w:val="004346E9"/>
    <w:rsid w:val="0043667F"/>
    <w:rsid w:val="00441C4E"/>
    <w:rsid w:val="00442C99"/>
    <w:rsid w:val="00442E77"/>
    <w:rsid w:val="004434F4"/>
    <w:rsid w:val="00445FC5"/>
    <w:rsid w:val="0045080B"/>
    <w:rsid w:val="004617F8"/>
    <w:rsid w:val="00464237"/>
    <w:rsid w:val="00465386"/>
    <w:rsid w:val="00466574"/>
    <w:rsid w:val="00466F7B"/>
    <w:rsid w:val="00474D18"/>
    <w:rsid w:val="004813D3"/>
    <w:rsid w:val="004817F5"/>
    <w:rsid w:val="00481F90"/>
    <w:rsid w:val="004822DB"/>
    <w:rsid w:val="004836DC"/>
    <w:rsid w:val="00483FE0"/>
    <w:rsid w:val="0048453E"/>
    <w:rsid w:val="00487F5C"/>
    <w:rsid w:val="00490081"/>
    <w:rsid w:val="00493748"/>
    <w:rsid w:val="00497479"/>
    <w:rsid w:val="004A5F65"/>
    <w:rsid w:val="004B003E"/>
    <w:rsid w:val="004B089A"/>
    <w:rsid w:val="004B3870"/>
    <w:rsid w:val="004B38D8"/>
    <w:rsid w:val="004B6945"/>
    <w:rsid w:val="004C27A9"/>
    <w:rsid w:val="004D0D04"/>
    <w:rsid w:val="004D1BEA"/>
    <w:rsid w:val="004D25C7"/>
    <w:rsid w:val="004D3265"/>
    <w:rsid w:val="004D3D76"/>
    <w:rsid w:val="004D4B95"/>
    <w:rsid w:val="004D55FA"/>
    <w:rsid w:val="004D7D18"/>
    <w:rsid w:val="004E6C34"/>
    <w:rsid w:val="004F207E"/>
    <w:rsid w:val="004F65BC"/>
    <w:rsid w:val="004F7762"/>
    <w:rsid w:val="004F791F"/>
    <w:rsid w:val="0050031D"/>
    <w:rsid w:val="00500839"/>
    <w:rsid w:val="0050208F"/>
    <w:rsid w:val="005055F1"/>
    <w:rsid w:val="00505ADB"/>
    <w:rsid w:val="00506F10"/>
    <w:rsid w:val="00511424"/>
    <w:rsid w:val="00517986"/>
    <w:rsid w:val="00517DC6"/>
    <w:rsid w:val="0052190C"/>
    <w:rsid w:val="0052517D"/>
    <w:rsid w:val="00533A15"/>
    <w:rsid w:val="0053506F"/>
    <w:rsid w:val="00536213"/>
    <w:rsid w:val="00537C91"/>
    <w:rsid w:val="0055183B"/>
    <w:rsid w:val="005600B3"/>
    <w:rsid w:val="00560340"/>
    <w:rsid w:val="00560D31"/>
    <w:rsid w:val="00563450"/>
    <w:rsid w:val="00564151"/>
    <w:rsid w:val="00564718"/>
    <w:rsid w:val="00567104"/>
    <w:rsid w:val="0057006B"/>
    <w:rsid w:val="005718CB"/>
    <w:rsid w:val="00580B5B"/>
    <w:rsid w:val="005812E4"/>
    <w:rsid w:val="00584113"/>
    <w:rsid w:val="0058785C"/>
    <w:rsid w:val="00592435"/>
    <w:rsid w:val="005938AC"/>
    <w:rsid w:val="00595FDC"/>
    <w:rsid w:val="005A4215"/>
    <w:rsid w:val="005A6AC1"/>
    <w:rsid w:val="005B072C"/>
    <w:rsid w:val="005B510D"/>
    <w:rsid w:val="005C0729"/>
    <w:rsid w:val="005C3C0E"/>
    <w:rsid w:val="005C5E1A"/>
    <w:rsid w:val="005C70A3"/>
    <w:rsid w:val="005D093C"/>
    <w:rsid w:val="005D7F87"/>
    <w:rsid w:val="005E130B"/>
    <w:rsid w:val="005E2EB4"/>
    <w:rsid w:val="005E3ACD"/>
    <w:rsid w:val="005E629F"/>
    <w:rsid w:val="005E6AEF"/>
    <w:rsid w:val="005F5066"/>
    <w:rsid w:val="00601ACF"/>
    <w:rsid w:val="00606ADC"/>
    <w:rsid w:val="00612381"/>
    <w:rsid w:val="00613101"/>
    <w:rsid w:val="0061600D"/>
    <w:rsid w:val="006177A1"/>
    <w:rsid w:val="006205DD"/>
    <w:rsid w:val="00621EBC"/>
    <w:rsid w:val="00623160"/>
    <w:rsid w:val="00627467"/>
    <w:rsid w:val="0063005C"/>
    <w:rsid w:val="006355DC"/>
    <w:rsid w:val="00636CA8"/>
    <w:rsid w:val="0063702D"/>
    <w:rsid w:val="006416B6"/>
    <w:rsid w:val="00641F28"/>
    <w:rsid w:val="00642D71"/>
    <w:rsid w:val="00645AD7"/>
    <w:rsid w:val="00650D94"/>
    <w:rsid w:val="00651A32"/>
    <w:rsid w:val="0065402D"/>
    <w:rsid w:val="006543C5"/>
    <w:rsid w:val="00657063"/>
    <w:rsid w:val="006635AD"/>
    <w:rsid w:val="00663DDB"/>
    <w:rsid w:val="0066458A"/>
    <w:rsid w:val="00672225"/>
    <w:rsid w:val="006764E9"/>
    <w:rsid w:val="00676E07"/>
    <w:rsid w:val="00683347"/>
    <w:rsid w:val="00690608"/>
    <w:rsid w:val="0069220D"/>
    <w:rsid w:val="00694C6D"/>
    <w:rsid w:val="00696DE8"/>
    <w:rsid w:val="006A02BE"/>
    <w:rsid w:val="006B0D61"/>
    <w:rsid w:val="006B389F"/>
    <w:rsid w:val="006B3ECA"/>
    <w:rsid w:val="006B7035"/>
    <w:rsid w:val="006B7B44"/>
    <w:rsid w:val="006C0BAF"/>
    <w:rsid w:val="006C45A3"/>
    <w:rsid w:val="006C4908"/>
    <w:rsid w:val="006C4CB6"/>
    <w:rsid w:val="006C65BF"/>
    <w:rsid w:val="006C6FE3"/>
    <w:rsid w:val="006D0B84"/>
    <w:rsid w:val="006D2B18"/>
    <w:rsid w:val="006D4A64"/>
    <w:rsid w:val="006D7CF3"/>
    <w:rsid w:val="006E006E"/>
    <w:rsid w:val="006E1C85"/>
    <w:rsid w:val="006E6A99"/>
    <w:rsid w:val="006F295F"/>
    <w:rsid w:val="006F350B"/>
    <w:rsid w:val="006F3DE4"/>
    <w:rsid w:val="006F44A3"/>
    <w:rsid w:val="006F48FB"/>
    <w:rsid w:val="0070130D"/>
    <w:rsid w:val="0070168C"/>
    <w:rsid w:val="00704455"/>
    <w:rsid w:val="007109C7"/>
    <w:rsid w:val="00712CA9"/>
    <w:rsid w:val="007148EC"/>
    <w:rsid w:val="007165E8"/>
    <w:rsid w:val="00717192"/>
    <w:rsid w:val="007243A8"/>
    <w:rsid w:val="00725DCE"/>
    <w:rsid w:val="00727665"/>
    <w:rsid w:val="00727D7C"/>
    <w:rsid w:val="00732081"/>
    <w:rsid w:val="0073218B"/>
    <w:rsid w:val="007500FA"/>
    <w:rsid w:val="00752DA9"/>
    <w:rsid w:val="00752DB8"/>
    <w:rsid w:val="00755FCF"/>
    <w:rsid w:val="007604CD"/>
    <w:rsid w:val="00763891"/>
    <w:rsid w:val="00766F11"/>
    <w:rsid w:val="0077307E"/>
    <w:rsid w:val="0077330F"/>
    <w:rsid w:val="00775339"/>
    <w:rsid w:val="00777C86"/>
    <w:rsid w:val="00781094"/>
    <w:rsid w:val="0078136B"/>
    <w:rsid w:val="007838FF"/>
    <w:rsid w:val="00785289"/>
    <w:rsid w:val="00786E4A"/>
    <w:rsid w:val="00792C9A"/>
    <w:rsid w:val="007957E6"/>
    <w:rsid w:val="00795E13"/>
    <w:rsid w:val="007A1E97"/>
    <w:rsid w:val="007A1FDB"/>
    <w:rsid w:val="007A2163"/>
    <w:rsid w:val="007A2571"/>
    <w:rsid w:val="007A2A56"/>
    <w:rsid w:val="007A3569"/>
    <w:rsid w:val="007A4044"/>
    <w:rsid w:val="007A7145"/>
    <w:rsid w:val="007B2D74"/>
    <w:rsid w:val="007B32DE"/>
    <w:rsid w:val="007B5FC7"/>
    <w:rsid w:val="007B6AC3"/>
    <w:rsid w:val="007C03A2"/>
    <w:rsid w:val="007C1CD4"/>
    <w:rsid w:val="007C2307"/>
    <w:rsid w:val="007C7D69"/>
    <w:rsid w:val="007D1113"/>
    <w:rsid w:val="007D296B"/>
    <w:rsid w:val="007D37EB"/>
    <w:rsid w:val="007D3E2B"/>
    <w:rsid w:val="007D621F"/>
    <w:rsid w:val="007D6469"/>
    <w:rsid w:val="007E4B0D"/>
    <w:rsid w:val="007E525F"/>
    <w:rsid w:val="007F2274"/>
    <w:rsid w:val="007F2C72"/>
    <w:rsid w:val="007F32B1"/>
    <w:rsid w:val="007F628B"/>
    <w:rsid w:val="007F629B"/>
    <w:rsid w:val="007F749F"/>
    <w:rsid w:val="008049DB"/>
    <w:rsid w:val="00805F6D"/>
    <w:rsid w:val="00817267"/>
    <w:rsid w:val="00820B40"/>
    <w:rsid w:val="00822DBF"/>
    <w:rsid w:val="00827CB8"/>
    <w:rsid w:val="008323CC"/>
    <w:rsid w:val="00833AC5"/>
    <w:rsid w:val="00840A07"/>
    <w:rsid w:val="00845F99"/>
    <w:rsid w:val="00846E82"/>
    <w:rsid w:val="0084783E"/>
    <w:rsid w:val="00847854"/>
    <w:rsid w:val="008526FF"/>
    <w:rsid w:val="008528A7"/>
    <w:rsid w:val="00852A47"/>
    <w:rsid w:val="008611E7"/>
    <w:rsid w:val="008638AF"/>
    <w:rsid w:val="00871DBC"/>
    <w:rsid w:val="00874109"/>
    <w:rsid w:val="008774F9"/>
    <w:rsid w:val="008840D2"/>
    <w:rsid w:val="00891D34"/>
    <w:rsid w:val="00892F22"/>
    <w:rsid w:val="00895BF4"/>
    <w:rsid w:val="008A33D8"/>
    <w:rsid w:val="008A361F"/>
    <w:rsid w:val="008A3C83"/>
    <w:rsid w:val="008A436C"/>
    <w:rsid w:val="008A79A6"/>
    <w:rsid w:val="008B2548"/>
    <w:rsid w:val="008B411B"/>
    <w:rsid w:val="008B7C5A"/>
    <w:rsid w:val="008C06D3"/>
    <w:rsid w:val="008C0ADD"/>
    <w:rsid w:val="008C0E13"/>
    <w:rsid w:val="008C156B"/>
    <w:rsid w:val="008C3408"/>
    <w:rsid w:val="008C482D"/>
    <w:rsid w:val="008D5723"/>
    <w:rsid w:val="008E34AA"/>
    <w:rsid w:val="008E6387"/>
    <w:rsid w:val="008E6F7D"/>
    <w:rsid w:val="008F24BA"/>
    <w:rsid w:val="008F414F"/>
    <w:rsid w:val="008F42B5"/>
    <w:rsid w:val="00900DC4"/>
    <w:rsid w:val="0090612B"/>
    <w:rsid w:val="00907DD7"/>
    <w:rsid w:val="00914FDB"/>
    <w:rsid w:val="00923004"/>
    <w:rsid w:val="00924833"/>
    <w:rsid w:val="00924A39"/>
    <w:rsid w:val="00935789"/>
    <w:rsid w:val="00935A84"/>
    <w:rsid w:val="0093600A"/>
    <w:rsid w:val="0094033D"/>
    <w:rsid w:val="0094123C"/>
    <w:rsid w:val="00941582"/>
    <w:rsid w:val="009448A4"/>
    <w:rsid w:val="00945E97"/>
    <w:rsid w:val="00952472"/>
    <w:rsid w:val="00952FA3"/>
    <w:rsid w:val="0095436D"/>
    <w:rsid w:val="00954A1D"/>
    <w:rsid w:val="0096007A"/>
    <w:rsid w:val="0096181D"/>
    <w:rsid w:val="009725BA"/>
    <w:rsid w:val="0097353B"/>
    <w:rsid w:val="009756F8"/>
    <w:rsid w:val="00982722"/>
    <w:rsid w:val="00993100"/>
    <w:rsid w:val="009A24B3"/>
    <w:rsid w:val="009A3FEF"/>
    <w:rsid w:val="009B2F63"/>
    <w:rsid w:val="009B4895"/>
    <w:rsid w:val="009B623A"/>
    <w:rsid w:val="009B692B"/>
    <w:rsid w:val="009B76A4"/>
    <w:rsid w:val="009B7E2D"/>
    <w:rsid w:val="009C7B92"/>
    <w:rsid w:val="009D2277"/>
    <w:rsid w:val="009D5405"/>
    <w:rsid w:val="009D7445"/>
    <w:rsid w:val="009E1E3D"/>
    <w:rsid w:val="009F4590"/>
    <w:rsid w:val="009F61FC"/>
    <w:rsid w:val="00A00503"/>
    <w:rsid w:val="00A00F3C"/>
    <w:rsid w:val="00A0146D"/>
    <w:rsid w:val="00A0208E"/>
    <w:rsid w:val="00A031B7"/>
    <w:rsid w:val="00A038AE"/>
    <w:rsid w:val="00A06231"/>
    <w:rsid w:val="00A1308C"/>
    <w:rsid w:val="00A14F10"/>
    <w:rsid w:val="00A1527E"/>
    <w:rsid w:val="00A15EF1"/>
    <w:rsid w:val="00A16576"/>
    <w:rsid w:val="00A16976"/>
    <w:rsid w:val="00A2250E"/>
    <w:rsid w:val="00A260A3"/>
    <w:rsid w:val="00A27B76"/>
    <w:rsid w:val="00A27EC1"/>
    <w:rsid w:val="00A30863"/>
    <w:rsid w:val="00A3147A"/>
    <w:rsid w:val="00A3200B"/>
    <w:rsid w:val="00A33E63"/>
    <w:rsid w:val="00A350B8"/>
    <w:rsid w:val="00A36B32"/>
    <w:rsid w:val="00A43292"/>
    <w:rsid w:val="00A45A79"/>
    <w:rsid w:val="00A4651F"/>
    <w:rsid w:val="00A46642"/>
    <w:rsid w:val="00A513FA"/>
    <w:rsid w:val="00A528D6"/>
    <w:rsid w:val="00A52E44"/>
    <w:rsid w:val="00A5371B"/>
    <w:rsid w:val="00A576D0"/>
    <w:rsid w:val="00A60B18"/>
    <w:rsid w:val="00A60F91"/>
    <w:rsid w:val="00A62217"/>
    <w:rsid w:val="00A62B12"/>
    <w:rsid w:val="00A63656"/>
    <w:rsid w:val="00A63C0A"/>
    <w:rsid w:val="00A65255"/>
    <w:rsid w:val="00A67238"/>
    <w:rsid w:val="00A7222B"/>
    <w:rsid w:val="00A73969"/>
    <w:rsid w:val="00A75D22"/>
    <w:rsid w:val="00A77A25"/>
    <w:rsid w:val="00A81457"/>
    <w:rsid w:val="00A82091"/>
    <w:rsid w:val="00A82A97"/>
    <w:rsid w:val="00A82EB1"/>
    <w:rsid w:val="00A85973"/>
    <w:rsid w:val="00A90447"/>
    <w:rsid w:val="00A919BA"/>
    <w:rsid w:val="00A94F69"/>
    <w:rsid w:val="00AA100D"/>
    <w:rsid w:val="00AA2BB5"/>
    <w:rsid w:val="00AA4D8E"/>
    <w:rsid w:val="00AA5712"/>
    <w:rsid w:val="00AA7283"/>
    <w:rsid w:val="00AB03C9"/>
    <w:rsid w:val="00AB452C"/>
    <w:rsid w:val="00AB6072"/>
    <w:rsid w:val="00AB6D7A"/>
    <w:rsid w:val="00AB7B9A"/>
    <w:rsid w:val="00AB7D06"/>
    <w:rsid w:val="00AC273E"/>
    <w:rsid w:val="00AC2BB7"/>
    <w:rsid w:val="00AC5749"/>
    <w:rsid w:val="00AC6A4E"/>
    <w:rsid w:val="00AD057F"/>
    <w:rsid w:val="00AD2A8B"/>
    <w:rsid w:val="00AD631C"/>
    <w:rsid w:val="00AD769A"/>
    <w:rsid w:val="00AE2423"/>
    <w:rsid w:val="00AE2859"/>
    <w:rsid w:val="00AE28A9"/>
    <w:rsid w:val="00AE7956"/>
    <w:rsid w:val="00AF0521"/>
    <w:rsid w:val="00AF0B58"/>
    <w:rsid w:val="00AF24EC"/>
    <w:rsid w:val="00AF4773"/>
    <w:rsid w:val="00B003C4"/>
    <w:rsid w:val="00B051C6"/>
    <w:rsid w:val="00B10DAE"/>
    <w:rsid w:val="00B11385"/>
    <w:rsid w:val="00B160C4"/>
    <w:rsid w:val="00B22563"/>
    <w:rsid w:val="00B2440E"/>
    <w:rsid w:val="00B256DB"/>
    <w:rsid w:val="00B27DDB"/>
    <w:rsid w:val="00B31252"/>
    <w:rsid w:val="00B35D15"/>
    <w:rsid w:val="00B4625D"/>
    <w:rsid w:val="00B5110D"/>
    <w:rsid w:val="00B5152C"/>
    <w:rsid w:val="00B5285F"/>
    <w:rsid w:val="00B528F2"/>
    <w:rsid w:val="00B52D81"/>
    <w:rsid w:val="00B54145"/>
    <w:rsid w:val="00B61433"/>
    <w:rsid w:val="00B618D7"/>
    <w:rsid w:val="00B7500C"/>
    <w:rsid w:val="00B856D6"/>
    <w:rsid w:val="00B85BBC"/>
    <w:rsid w:val="00B868B1"/>
    <w:rsid w:val="00B928AF"/>
    <w:rsid w:val="00B93190"/>
    <w:rsid w:val="00B9507F"/>
    <w:rsid w:val="00B968CA"/>
    <w:rsid w:val="00B97BB0"/>
    <w:rsid w:val="00BA2CD7"/>
    <w:rsid w:val="00BA3227"/>
    <w:rsid w:val="00BA6831"/>
    <w:rsid w:val="00BA7089"/>
    <w:rsid w:val="00BA7A1A"/>
    <w:rsid w:val="00BB0F3C"/>
    <w:rsid w:val="00BB0FC3"/>
    <w:rsid w:val="00BB64F4"/>
    <w:rsid w:val="00BB6B4E"/>
    <w:rsid w:val="00BB7333"/>
    <w:rsid w:val="00BC0120"/>
    <w:rsid w:val="00BC3FC3"/>
    <w:rsid w:val="00BD39DC"/>
    <w:rsid w:val="00BE1C4E"/>
    <w:rsid w:val="00BE382C"/>
    <w:rsid w:val="00BE7BF0"/>
    <w:rsid w:val="00BF165F"/>
    <w:rsid w:val="00BF5999"/>
    <w:rsid w:val="00BF5C11"/>
    <w:rsid w:val="00BF784E"/>
    <w:rsid w:val="00C01826"/>
    <w:rsid w:val="00C01BCE"/>
    <w:rsid w:val="00C03FA1"/>
    <w:rsid w:val="00C051DD"/>
    <w:rsid w:val="00C15C18"/>
    <w:rsid w:val="00C20695"/>
    <w:rsid w:val="00C238B0"/>
    <w:rsid w:val="00C2391F"/>
    <w:rsid w:val="00C24BA4"/>
    <w:rsid w:val="00C253F6"/>
    <w:rsid w:val="00C3116A"/>
    <w:rsid w:val="00C3229F"/>
    <w:rsid w:val="00C33ADE"/>
    <w:rsid w:val="00C34D94"/>
    <w:rsid w:val="00C35DED"/>
    <w:rsid w:val="00C37F92"/>
    <w:rsid w:val="00C41F1A"/>
    <w:rsid w:val="00C46476"/>
    <w:rsid w:val="00C51925"/>
    <w:rsid w:val="00C5246F"/>
    <w:rsid w:val="00C554C0"/>
    <w:rsid w:val="00C55A06"/>
    <w:rsid w:val="00C55F45"/>
    <w:rsid w:val="00C57B8B"/>
    <w:rsid w:val="00C60B40"/>
    <w:rsid w:val="00C64073"/>
    <w:rsid w:val="00C672DA"/>
    <w:rsid w:val="00C7470B"/>
    <w:rsid w:val="00C766CE"/>
    <w:rsid w:val="00C833F6"/>
    <w:rsid w:val="00C83429"/>
    <w:rsid w:val="00C838A8"/>
    <w:rsid w:val="00C8406D"/>
    <w:rsid w:val="00C85329"/>
    <w:rsid w:val="00C85D50"/>
    <w:rsid w:val="00C9089A"/>
    <w:rsid w:val="00C92C95"/>
    <w:rsid w:val="00C93B68"/>
    <w:rsid w:val="00C94CA4"/>
    <w:rsid w:val="00C956F5"/>
    <w:rsid w:val="00CA2E81"/>
    <w:rsid w:val="00CA5C98"/>
    <w:rsid w:val="00CA737D"/>
    <w:rsid w:val="00CB07B7"/>
    <w:rsid w:val="00CB57D5"/>
    <w:rsid w:val="00CB6818"/>
    <w:rsid w:val="00CC113A"/>
    <w:rsid w:val="00CC2C9C"/>
    <w:rsid w:val="00CC2D69"/>
    <w:rsid w:val="00CD2787"/>
    <w:rsid w:val="00CD40B6"/>
    <w:rsid w:val="00CD45EE"/>
    <w:rsid w:val="00CD481D"/>
    <w:rsid w:val="00CE001D"/>
    <w:rsid w:val="00CE0BD8"/>
    <w:rsid w:val="00CE1E55"/>
    <w:rsid w:val="00CE264C"/>
    <w:rsid w:val="00CE4217"/>
    <w:rsid w:val="00CE513E"/>
    <w:rsid w:val="00CE5C57"/>
    <w:rsid w:val="00CE7576"/>
    <w:rsid w:val="00CF67B9"/>
    <w:rsid w:val="00CF75DB"/>
    <w:rsid w:val="00D0050B"/>
    <w:rsid w:val="00D0256F"/>
    <w:rsid w:val="00D04EAD"/>
    <w:rsid w:val="00D07CF8"/>
    <w:rsid w:val="00D118E3"/>
    <w:rsid w:val="00D14101"/>
    <w:rsid w:val="00D15E8F"/>
    <w:rsid w:val="00D16B03"/>
    <w:rsid w:val="00D20432"/>
    <w:rsid w:val="00D22406"/>
    <w:rsid w:val="00D2375F"/>
    <w:rsid w:val="00D279D1"/>
    <w:rsid w:val="00D3395E"/>
    <w:rsid w:val="00D41A24"/>
    <w:rsid w:val="00D44A50"/>
    <w:rsid w:val="00D45B6A"/>
    <w:rsid w:val="00D466B0"/>
    <w:rsid w:val="00D50F7C"/>
    <w:rsid w:val="00D539B0"/>
    <w:rsid w:val="00D554CF"/>
    <w:rsid w:val="00D57254"/>
    <w:rsid w:val="00D6238B"/>
    <w:rsid w:val="00D6577D"/>
    <w:rsid w:val="00D66264"/>
    <w:rsid w:val="00D67A1A"/>
    <w:rsid w:val="00D7007C"/>
    <w:rsid w:val="00D722B7"/>
    <w:rsid w:val="00D77B93"/>
    <w:rsid w:val="00D81418"/>
    <w:rsid w:val="00D8326C"/>
    <w:rsid w:val="00D83662"/>
    <w:rsid w:val="00D91C62"/>
    <w:rsid w:val="00D9369B"/>
    <w:rsid w:val="00D948A3"/>
    <w:rsid w:val="00DA0E33"/>
    <w:rsid w:val="00DA7573"/>
    <w:rsid w:val="00DB195D"/>
    <w:rsid w:val="00DB5B2C"/>
    <w:rsid w:val="00DB62A1"/>
    <w:rsid w:val="00DC0058"/>
    <w:rsid w:val="00DC4E7D"/>
    <w:rsid w:val="00DC5382"/>
    <w:rsid w:val="00DC67B6"/>
    <w:rsid w:val="00DC70A6"/>
    <w:rsid w:val="00DC7D53"/>
    <w:rsid w:val="00DD2E22"/>
    <w:rsid w:val="00DD5BA3"/>
    <w:rsid w:val="00DD6A72"/>
    <w:rsid w:val="00DD714D"/>
    <w:rsid w:val="00DE3EA7"/>
    <w:rsid w:val="00DE679E"/>
    <w:rsid w:val="00DF157A"/>
    <w:rsid w:val="00DF31D1"/>
    <w:rsid w:val="00DF3AB1"/>
    <w:rsid w:val="00E0095A"/>
    <w:rsid w:val="00E12A05"/>
    <w:rsid w:val="00E15696"/>
    <w:rsid w:val="00E2212B"/>
    <w:rsid w:val="00E247D8"/>
    <w:rsid w:val="00E2703A"/>
    <w:rsid w:val="00E27602"/>
    <w:rsid w:val="00E35210"/>
    <w:rsid w:val="00E354B1"/>
    <w:rsid w:val="00E369B2"/>
    <w:rsid w:val="00E40DC7"/>
    <w:rsid w:val="00E41ED9"/>
    <w:rsid w:val="00E4579E"/>
    <w:rsid w:val="00E51C0F"/>
    <w:rsid w:val="00E51F3C"/>
    <w:rsid w:val="00E53FD0"/>
    <w:rsid w:val="00E60C62"/>
    <w:rsid w:val="00E624B1"/>
    <w:rsid w:val="00E62614"/>
    <w:rsid w:val="00E6638F"/>
    <w:rsid w:val="00E7044D"/>
    <w:rsid w:val="00E72C32"/>
    <w:rsid w:val="00E741F3"/>
    <w:rsid w:val="00E748A4"/>
    <w:rsid w:val="00E752EC"/>
    <w:rsid w:val="00E7738A"/>
    <w:rsid w:val="00E82769"/>
    <w:rsid w:val="00E8403E"/>
    <w:rsid w:val="00E840E9"/>
    <w:rsid w:val="00E8761E"/>
    <w:rsid w:val="00E87989"/>
    <w:rsid w:val="00E90D12"/>
    <w:rsid w:val="00E91C16"/>
    <w:rsid w:val="00E96846"/>
    <w:rsid w:val="00EA169E"/>
    <w:rsid w:val="00EA1CD1"/>
    <w:rsid w:val="00EA1F68"/>
    <w:rsid w:val="00EA3F5B"/>
    <w:rsid w:val="00EA5FCC"/>
    <w:rsid w:val="00EA6F96"/>
    <w:rsid w:val="00EA7074"/>
    <w:rsid w:val="00EB0071"/>
    <w:rsid w:val="00EB4245"/>
    <w:rsid w:val="00EB51D8"/>
    <w:rsid w:val="00EB6CE8"/>
    <w:rsid w:val="00EC5763"/>
    <w:rsid w:val="00EC5ED1"/>
    <w:rsid w:val="00EC6260"/>
    <w:rsid w:val="00EC7560"/>
    <w:rsid w:val="00EC7951"/>
    <w:rsid w:val="00ED06B4"/>
    <w:rsid w:val="00ED63F7"/>
    <w:rsid w:val="00ED673F"/>
    <w:rsid w:val="00ED71FA"/>
    <w:rsid w:val="00EE1CA2"/>
    <w:rsid w:val="00EF7796"/>
    <w:rsid w:val="00F0062A"/>
    <w:rsid w:val="00F00B82"/>
    <w:rsid w:val="00F01FAD"/>
    <w:rsid w:val="00F02D1D"/>
    <w:rsid w:val="00F037DD"/>
    <w:rsid w:val="00F05FA0"/>
    <w:rsid w:val="00F10E5F"/>
    <w:rsid w:val="00F1633A"/>
    <w:rsid w:val="00F17C70"/>
    <w:rsid w:val="00F351FC"/>
    <w:rsid w:val="00F40C67"/>
    <w:rsid w:val="00F41657"/>
    <w:rsid w:val="00F463D5"/>
    <w:rsid w:val="00F4E5E6"/>
    <w:rsid w:val="00F50EBC"/>
    <w:rsid w:val="00F5489F"/>
    <w:rsid w:val="00F55792"/>
    <w:rsid w:val="00F61D63"/>
    <w:rsid w:val="00F630CD"/>
    <w:rsid w:val="00F63594"/>
    <w:rsid w:val="00F71AF9"/>
    <w:rsid w:val="00F77793"/>
    <w:rsid w:val="00F82791"/>
    <w:rsid w:val="00F83B92"/>
    <w:rsid w:val="00F84889"/>
    <w:rsid w:val="00F8586D"/>
    <w:rsid w:val="00F85CC1"/>
    <w:rsid w:val="00F85FB2"/>
    <w:rsid w:val="00F865CF"/>
    <w:rsid w:val="00F905AC"/>
    <w:rsid w:val="00F93D24"/>
    <w:rsid w:val="00F96A0E"/>
    <w:rsid w:val="00F97A2F"/>
    <w:rsid w:val="00FB01CB"/>
    <w:rsid w:val="00FB1D18"/>
    <w:rsid w:val="00FB4DE9"/>
    <w:rsid w:val="00FB5530"/>
    <w:rsid w:val="00FB5596"/>
    <w:rsid w:val="00FB6C0B"/>
    <w:rsid w:val="00FC0472"/>
    <w:rsid w:val="00FC1BBC"/>
    <w:rsid w:val="00FC71A7"/>
    <w:rsid w:val="00FC72AE"/>
    <w:rsid w:val="00FD26F2"/>
    <w:rsid w:val="00FD2B53"/>
    <w:rsid w:val="00FD7882"/>
    <w:rsid w:val="00FE22CF"/>
    <w:rsid w:val="00FF0001"/>
    <w:rsid w:val="00FF05AD"/>
    <w:rsid w:val="00FF3181"/>
    <w:rsid w:val="00FF346D"/>
    <w:rsid w:val="00FF58D3"/>
    <w:rsid w:val="03576C15"/>
    <w:rsid w:val="05966D20"/>
    <w:rsid w:val="060B0F0E"/>
    <w:rsid w:val="099810F6"/>
    <w:rsid w:val="0A1E56F2"/>
    <w:rsid w:val="0AEEB101"/>
    <w:rsid w:val="0B8F300C"/>
    <w:rsid w:val="0BC6D183"/>
    <w:rsid w:val="0C4BAA14"/>
    <w:rsid w:val="0CEF4027"/>
    <w:rsid w:val="0E335CE9"/>
    <w:rsid w:val="0F8BC180"/>
    <w:rsid w:val="0FD1A3C0"/>
    <w:rsid w:val="113E3F44"/>
    <w:rsid w:val="12785BC5"/>
    <w:rsid w:val="129A9D59"/>
    <w:rsid w:val="174C45F4"/>
    <w:rsid w:val="17D3054D"/>
    <w:rsid w:val="17FC032D"/>
    <w:rsid w:val="18D3FDA7"/>
    <w:rsid w:val="19CB28C9"/>
    <w:rsid w:val="1ABC7EA6"/>
    <w:rsid w:val="1EB11619"/>
    <w:rsid w:val="1ED00663"/>
    <w:rsid w:val="1F067DB5"/>
    <w:rsid w:val="22B0CB76"/>
    <w:rsid w:val="2417BBD5"/>
    <w:rsid w:val="24392346"/>
    <w:rsid w:val="2600405C"/>
    <w:rsid w:val="2753ACA8"/>
    <w:rsid w:val="27E7BE1D"/>
    <w:rsid w:val="282D78BE"/>
    <w:rsid w:val="28C76D4B"/>
    <w:rsid w:val="29074816"/>
    <w:rsid w:val="2915D4CD"/>
    <w:rsid w:val="2A1ADB65"/>
    <w:rsid w:val="2A58190B"/>
    <w:rsid w:val="2D560D43"/>
    <w:rsid w:val="2E81A624"/>
    <w:rsid w:val="31053EEF"/>
    <w:rsid w:val="31A93A70"/>
    <w:rsid w:val="31EE204D"/>
    <w:rsid w:val="32206F83"/>
    <w:rsid w:val="32D572C5"/>
    <w:rsid w:val="33CCDC71"/>
    <w:rsid w:val="352D2DB1"/>
    <w:rsid w:val="37022026"/>
    <w:rsid w:val="3858DEDC"/>
    <w:rsid w:val="38C9BE84"/>
    <w:rsid w:val="3BD7AA7D"/>
    <w:rsid w:val="3BFC9771"/>
    <w:rsid w:val="3C65E093"/>
    <w:rsid w:val="3DE5CD37"/>
    <w:rsid w:val="3FE6C7D9"/>
    <w:rsid w:val="413DE448"/>
    <w:rsid w:val="41C0C5AA"/>
    <w:rsid w:val="42E5C81C"/>
    <w:rsid w:val="42F1D26D"/>
    <w:rsid w:val="43AD3BD8"/>
    <w:rsid w:val="4590DC74"/>
    <w:rsid w:val="49FB0883"/>
    <w:rsid w:val="4D6D136B"/>
    <w:rsid w:val="4DB52BE5"/>
    <w:rsid w:val="4F319AC5"/>
    <w:rsid w:val="4F35627C"/>
    <w:rsid w:val="50B1BCD3"/>
    <w:rsid w:val="5223CBC5"/>
    <w:rsid w:val="527033F1"/>
    <w:rsid w:val="546B4970"/>
    <w:rsid w:val="54BE7678"/>
    <w:rsid w:val="554AE457"/>
    <w:rsid w:val="556313B4"/>
    <w:rsid w:val="5590D5AD"/>
    <w:rsid w:val="55A1ED20"/>
    <w:rsid w:val="55AD4766"/>
    <w:rsid w:val="565265A6"/>
    <w:rsid w:val="5C1D2625"/>
    <w:rsid w:val="5D9C5A90"/>
    <w:rsid w:val="5DE8DEAB"/>
    <w:rsid w:val="5F7301EB"/>
    <w:rsid w:val="60594BAE"/>
    <w:rsid w:val="6166F6E4"/>
    <w:rsid w:val="62D1E205"/>
    <w:rsid w:val="638FD3C9"/>
    <w:rsid w:val="6495E02D"/>
    <w:rsid w:val="66A4B72D"/>
    <w:rsid w:val="66D37ECE"/>
    <w:rsid w:val="69D0C75E"/>
    <w:rsid w:val="6A2C950D"/>
    <w:rsid w:val="71214CE5"/>
    <w:rsid w:val="718B303B"/>
    <w:rsid w:val="71911EED"/>
    <w:rsid w:val="71FFD276"/>
    <w:rsid w:val="74819B0F"/>
    <w:rsid w:val="748403CB"/>
    <w:rsid w:val="7764258D"/>
    <w:rsid w:val="77B62BC2"/>
    <w:rsid w:val="77CF553B"/>
    <w:rsid w:val="78AE035F"/>
    <w:rsid w:val="78B899BC"/>
    <w:rsid w:val="7B406F80"/>
    <w:rsid w:val="7D7DF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ECF3C97C-ADB1-44D9-B5DA-72821212E5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qFormat="1"/>
    <w:lsdException w:name="heading 6" w:semiHidden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E7044D"/>
    <w:pPr>
      <w:keepNext w:val="0"/>
      <w:keepLines w:val="0"/>
      <w:spacing w:before="100" w:beforeAutospacing="1" w:after="120" w:line="276" w:lineRule="auto"/>
      <w:ind w:left="1800" w:hanging="1800"/>
      <w:contextualSpacing/>
      <w:outlineLvl w:val="3"/>
    </w:pPr>
    <w:rPr>
      <w:rFonts w:ascii="Oslo Sans Office" w:eastAsiaTheme="minorHAnsi" w:hAnsi="Oslo Sans Office" w:cstheme="minorBidi"/>
      <w:b/>
      <w:color w:val="auto"/>
      <w:szCs w:val="26"/>
    </w:rPr>
  </w:style>
  <w:style w:type="paragraph" w:styleId="Overskrift5">
    <w:name w:val="heading 5"/>
    <w:basedOn w:val="Normal"/>
    <w:next w:val="Normal"/>
    <w:link w:val="Overskrift5Tegn"/>
    <w:uiPriority w:val="99"/>
    <w:qFormat/>
    <w:rsid w:val="00E7044D"/>
    <w:pPr>
      <w:tabs>
        <w:tab w:val="num" w:pos="1008"/>
      </w:tabs>
      <w:spacing w:before="240" w:after="60" w:line="240" w:lineRule="auto"/>
      <w:ind w:left="1008" w:hanging="1008"/>
      <w:outlineLvl w:val="4"/>
    </w:pPr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9"/>
    <w:rsid w:val="00E7044D"/>
    <w:pPr>
      <w:tabs>
        <w:tab w:val="num" w:pos="1152"/>
      </w:tabs>
      <w:spacing w:before="240" w:after="60" w:line="240" w:lineRule="auto"/>
      <w:ind w:left="1152" w:hanging="1152"/>
      <w:outlineLvl w:val="5"/>
    </w:pPr>
    <w:rPr>
      <w:rFonts w:ascii="Oslo Sans Office" w:eastAsia="Times New Roman" w:hAnsi="Oslo Sans Office"/>
      <w:b/>
      <w:bCs/>
      <w:lang w:eastAsia="nb-NO"/>
    </w:rPr>
  </w:style>
  <w:style w:type="paragraph" w:styleId="Overskrift7">
    <w:name w:val="heading 7"/>
    <w:basedOn w:val="Normal"/>
    <w:next w:val="Normal"/>
    <w:link w:val="Overskrift7Tegn"/>
    <w:uiPriority w:val="99"/>
    <w:rsid w:val="00E7044D"/>
    <w:pPr>
      <w:tabs>
        <w:tab w:val="num" w:pos="1296"/>
      </w:tabs>
      <w:spacing w:before="240" w:after="60" w:line="240" w:lineRule="auto"/>
      <w:ind w:left="1296" w:hanging="1296"/>
      <w:outlineLvl w:val="6"/>
    </w:pPr>
    <w:rPr>
      <w:rFonts w:ascii="Oslo Sans Office" w:eastAsia="Times New Roman" w:hAnsi="Oslo Sans Office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9"/>
    <w:rsid w:val="00E7044D"/>
    <w:pPr>
      <w:tabs>
        <w:tab w:val="num" w:pos="1440"/>
      </w:tabs>
      <w:spacing w:before="240" w:after="60" w:line="240" w:lineRule="auto"/>
      <w:ind w:left="1440" w:hanging="1440"/>
      <w:outlineLvl w:val="7"/>
    </w:pPr>
    <w:rPr>
      <w:rFonts w:ascii="Oslo Sans Office" w:eastAsia="Times New Roman" w:hAnsi="Oslo Sans Office"/>
      <w:i/>
      <w:iCs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9"/>
    <w:rsid w:val="00E7044D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eastAsia="Times New Roman" w:hAnsi="Arial" w:cs="Arial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link w:val="IngenmellomromTegn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Pr>
      <w:rFonts w:asciiTheme="majorHAnsi" w:eastAsiaTheme="majorEastAsia" w:hAnsiTheme="majorHAnsi" w:cstheme="majorBidi"/>
      <w:color w:val="012522" w:themeColor="accent1" w:themeShade="7F"/>
      <w:sz w:val="24"/>
      <w:szCs w:val="24"/>
    </w:rPr>
  </w:style>
  <w:style w:type="paragraph" w:styleId="INNH3">
    <w:name w:val="toc 3"/>
    <w:basedOn w:val="Normal"/>
    <w:next w:val="Normal"/>
    <w:autoRedefine/>
    <w:uiPriority w:val="39"/>
    <w:unhideWhenUsed/>
    <w:rsid w:val="001F7D45"/>
    <w:pPr>
      <w:tabs>
        <w:tab w:val="left" w:pos="1320"/>
        <w:tab w:val="right" w:leader="dot" w:pos="9260"/>
      </w:tabs>
      <w:spacing w:after="100"/>
      <w:ind w:left="400"/>
    </w:pPr>
    <w:rPr>
      <w:rFonts w:ascii="Oslo Sans Office" w:hAnsi="Oslo Sans Office"/>
      <w:iCs/>
      <w:noProof/>
    </w:rPr>
  </w:style>
  <w:style w:type="character" w:customStyle="1" w:styleId="Overskrift4Tegn">
    <w:name w:val="Overskrift 4 Tegn"/>
    <w:basedOn w:val="Standardskriftforavsnitt"/>
    <w:link w:val="Overskrift4"/>
    <w:rsid w:val="00E7044D"/>
    <w:rPr>
      <w:rFonts w:ascii="Oslo Sans Office" w:hAnsi="Oslo Sans Office"/>
      <w:b/>
      <w:sz w:val="24"/>
      <w:szCs w:val="26"/>
    </w:rPr>
  </w:style>
  <w:style w:type="character" w:customStyle="1" w:styleId="Overskrift5Tegn">
    <w:name w:val="Overskrift 5 Tegn"/>
    <w:basedOn w:val="Standardskriftforavsnitt"/>
    <w:link w:val="Overskrift5"/>
    <w:uiPriority w:val="99"/>
    <w:rsid w:val="00E7044D"/>
    <w:rPr>
      <w:rFonts w:ascii="Oslo Sans Office" w:eastAsia="Times New Roman" w:hAnsi="Oslo Sans Office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9"/>
    <w:rsid w:val="00E7044D"/>
    <w:rPr>
      <w:rFonts w:ascii="Oslo Sans Office" w:eastAsia="Times New Roman" w:hAnsi="Oslo Sans Office"/>
      <w:b/>
      <w:bCs/>
      <w:sz w:val="20"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9"/>
    <w:rsid w:val="00E7044D"/>
    <w:rPr>
      <w:rFonts w:ascii="Oslo Sans Office" w:eastAsia="Times New Roman" w:hAnsi="Oslo Sans Office"/>
      <w:sz w:val="20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9"/>
    <w:rsid w:val="00E7044D"/>
    <w:rPr>
      <w:rFonts w:ascii="Oslo Sans Office" w:eastAsia="Times New Roman" w:hAnsi="Oslo Sans Office"/>
      <w:i/>
      <w:iCs/>
      <w:sz w:val="20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9"/>
    <w:rsid w:val="00E7044D"/>
    <w:rPr>
      <w:rFonts w:ascii="Arial" w:eastAsia="Times New Roman" w:hAnsi="Arial" w:cs="Arial"/>
      <w:sz w:val="20"/>
      <w:lang w:eastAsia="nb-NO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E7044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E7044D"/>
    <w:rPr>
      <w:sz w:val="20"/>
      <w:szCs w:val="20"/>
    </w:rPr>
  </w:style>
  <w:style w:type="character" w:customStyle="1" w:styleId="IngenmellomromTegn">
    <w:name w:val="Ingen mellomrom Tegn"/>
    <w:basedOn w:val="Standardskriftforavsnitt"/>
    <w:link w:val="Ingenmellomrom"/>
    <w:uiPriority w:val="1"/>
    <w:rsid w:val="00E7044D"/>
    <w:rPr>
      <w:sz w:val="20"/>
    </w:rPr>
  </w:style>
  <w:style w:type="paragraph" w:styleId="Sluttnotetekst">
    <w:name w:val="endnote text"/>
    <w:basedOn w:val="Normal"/>
    <w:link w:val="SluttnotetekstTegn"/>
    <w:semiHidden/>
    <w:rsid w:val="00E7044D"/>
    <w:pPr>
      <w:spacing w:after="0" w:line="240" w:lineRule="auto"/>
    </w:pPr>
    <w:rPr>
      <w:rFonts w:ascii="Oslo Sans Office" w:eastAsia="Times New Roman" w:hAnsi="Oslo Sans Office"/>
      <w:szCs w:val="20"/>
      <w:lang w:eastAsia="nb-NO"/>
    </w:rPr>
  </w:style>
  <w:style w:type="character" w:customStyle="1" w:styleId="SluttnotetekstTegn">
    <w:name w:val="Sluttnotetekst Tegn"/>
    <w:basedOn w:val="Standardskriftforavsnitt"/>
    <w:link w:val="Sluttnotetekst"/>
    <w:semiHidden/>
    <w:rsid w:val="00E7044D"/>
    <w:rPr>
      <w:rFonts w:ascii="Oslo Sans Office" w:eastAsia="Times New Roman" w:hAnsi="Oslo Sans Office"/>
      <w:sz w:val="20"/>
      <w:szCs w:val="20"/>
      <w:lang w:eastAsia="nb-NO"/>
    </w:rPr>
  </w:style>
  <w:style w:type="paragraph" w:styleId="Listeavsnitt">
    <w:name w:val="List Paragraph"/>
    <w:basedOn w:val="Normal"/>
    <w:uiPriority w:val="34"/>
    <w:qFormat/>
    <w:rsid w:val="00E7044D"/>
    <w:pPr>
      <w:spacing w:after="0" w:line="276" w:lineRule="auto"/>
      <w:ind w:left="720"/>
      <w:contextualSpacing/>
    </w:pPr>
    <w:rPr>
      <w:rFonts w:ascii="Oslo Sans Office" w:hAnsi="Oslo Sans Office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E7044D"/>
    <w:pPr>
      <w:spacing w:after="0" w:line="240" w:lineRule="auto"/>
    </w:pPr>
    <w:rPr>
      <w:rFonts w:ascii="Oslo Sans Office" w:hAnsi="Oslo Sans Office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E7044D"/>
    <w:rPr>
      <w:rFonts w:ascii="Oslo Sans Office" w:hAnsi="Oslo Sans Office"/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E7044D"/>
    <w:rPr>
      <w:vertAlign w:val="superscript"/>
    </w:rPr>
  </w:style>
  <w:style w:type="paragraph" w:styleId="Revisjon">
    <w:name w:val="Revision"/>
    <w:hidden/>
    <w:uiPriority w:val="99"/>
    <w:semiHidden/>
    <w:rsid w:val="00E7044D"/>
    <w:pPr>
      <w:spacing w:after="0" w:line="240" w:lineRule="auto"/>
    </w:pPr>
    <w:rPr>
      <w:rFonts w:ascii="Oslo Sans Office" w:hAnsi="Oslo Sans Office"/>
    </w:rPr>
  </w:style>
  <w:style w:type="paragraph" w:customStyle="1" w:styleId="Default">
    <w:name w:val="Default"/>
    <w:rsid w:val="00E7044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Enkel">
    <w:name w:val="Enkel"/>
    <w:basedOn w:val="Normal"/>
    <w:rsid w:val="00E7044D"/>
    <w:pPr>
      <w:autoSpaceDE w:val="0"/>
      <w:autoSpaceDN w:val="0"/>
      <w:spacing w:after="0" w:line="240" w:lineRule="auto"/>
    </w:pPr>
    <w:rPr>
      <w:rFonts w:ascii="Arial" w:hAnsi="Arial" w:cs="Arial"/>
      <w:sz w:val="24"/>
      <w:szCs w:val="24"/>
      <w:lang w:eastAsia="nb-NO"/>
    </w:rPr>
  </w:style>
  <w:style w:type="character" w:styleId="Fulgthyperkobling">
    <w:name w:val="FollowedHyperlink"/>
    <w:basedOn w:val="Standardskriftforavsnitt"/>
    <w:uiPriority w:val="99"/>
    <w:semiHidden/>
    <w:unhideWhenUsed/>
    <w:rsid w:val="00E7044D"/>
    <w:rPr>
      <w:color w:val="000000" w:themeColor="followedHyperlink"/>
      <w:u w:val="single"/>
    </w:rPr>
  </w:style>
  <w:style w:type="table" w:styleId="Lyslisteuthevingsfarge1">
    <w:name w:val="Light List Accent 1"/>
    <w:basedOn w:val="Vanligtabell"/>
    <w:uiPriority w:val="61"/>
    <w:rsid w:val="00E7044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StyleRowBandSize w:val="1"/>
      <w:tblStyleColBandSize w:val="1"/>
      <w:tblBorders>
        <w:top w:val="single" w:sz="8" w:space="0" w:color="034B45" w:themeColor="accent1"/>
        <w:left w:val="single" w:sz="8" w:space="0" w:color="034B45" w:themeColor="accent1"/>
        <w:bottom w:val="single" w:sz="8" w:space="0" w:color="034B45" w:themeColor="accent1"/>
        <w:right w:val="single" w:sz="8" w:space="0" w:color="034B4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  <w:tblStylePr w:type="band1Horz">
      <w:tblPr/>
      <w:tcPr>
        <w:tcBorders>
          <w:top w:val="single" w:sz="8" w:space="0" w:color="034B45" w:themeColor="accent1"/>
          <w:left w:val="single" w:sz="8" w:space="0" w:color="034B45" w:themeColor="accent1"/>
          <w:bottom w:val="single" w:sz="8" w:space="0" w:color="034B45" w:themeColor="accent1"/>
          <w:right w:val="single" w:sz="8" w:space="0" w:color="034B45" w:themeColor="accent1"/>
        </w:tcBorders>
      </w:tcPr>
    </w:tblStylePr>
  </w:style>
  <w:style w:type="table" w:customStyle="1" w:styleId="Tabellrutenett1">
    <w:name w:val="Tabellrutenett1"/>
    <w:basedOn w:val="Vanligtabell"/>
    <w:next w:val="Tabellrutenett"/>
    <w:uiPriority w:val="59"/>
    <w:rsid w:val="001E11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mtale">
    <w:name w:val="Mention"/>
    <w:basedOn w:val="Standardskriftforavsnitt"/>
    <w:uiPriority w:val="99"/>
    <w:unhideWhenUsed/>
    <w:rsid w:val="001A14C2"/>
    <w:rPr>
      <w:color w:val="2B579A"/>
      <w:shd w:val="clear" w:color="auto" w:fill="E1DFDD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43154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431544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7F6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CommentReference1">
    <w:name w:val="Comment Reference1"/>
    <w:basedOn w:val="Standardskriftforavsnitt"/>
    <w:uiPriority w:val="99"/>
    <w:semiHidden/>
    <w:unhideWhenUsed/>
    <w:rsid w:val="009D744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082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74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4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840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0192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15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181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83073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6605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1306948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75618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45490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1075740213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93700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6786529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96503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298716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53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360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4575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1239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42275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5894669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211350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6970036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09303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005954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60886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707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89697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4373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6832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380868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612537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33052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016558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22827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619665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17438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52414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79927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1687184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433539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7465351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0960832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037827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20696826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62352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7972362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1467001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3685558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2383284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69835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74129551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569342922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13562706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0404625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15051360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41979077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5723484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1331006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82956402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5683499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96407002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49000551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24067610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36287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526756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240284479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6095572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7412181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308953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3622662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181344947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1588956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7696751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46762792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26210719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63174055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0120554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20608631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684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40285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95717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8790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522941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57006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892446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4528630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39219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204339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255582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06218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83443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30287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8513945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5205086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9205291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656349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24140488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33133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593905975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93451222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6224151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3937748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0384640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047188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2757455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18794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58246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45437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881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06884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12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37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911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883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7895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0089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3154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833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0793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54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0690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91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951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283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74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8807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77846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0635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227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951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44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881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804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66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67688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5809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71168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2352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6224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1020848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18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34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70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9993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3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746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714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2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05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70032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54271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6" w:space="0" w:color="E1E1E1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35183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8746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13611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45247579">
                                              <w:marLeft w:val="0"/>
                                              <w:marRight w:val="0"/>
                                              <w:marTop w:val="100"/>
                                              <w:marBottom w:val="10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992117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69511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2" w:color="D1D1D1"/>
                                                        <w:left w:val="single" w:sz="6" w:space="0" w:color="D1D1D1"/>
                                                        <w:bottom w:val="single" w:sz="6" w:space="4" w:color="D1D1D1"/>
                                                        <w:right w:val="single" w:sz="6" w:space="0" w:color="D1D1D1"/>
                                                      </w:divBdr>
                                                      <w:divsChild>
                                                        <w:div w:id="946080592">
                                                          <w:marLeft w:val="0"/>
                                                          <w:marRight w:val="0"/>
                                                          <w:marTop w:val="3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73998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76517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131360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856437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962860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7601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46940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97809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04552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20983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3845645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20001840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24701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62429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8354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23190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1807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7432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70954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975317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00532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5195981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067377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320995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691985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902096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528171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5202359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4544438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682955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8503712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6303755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9036063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730498453">
                                                                                                              <w:marLeft w:val="120"/>
                                                                                                              <w:marRight w:val="0"/>
                                                                                                              <w:marTop w:val="60"/>
                                                                                                              <w:marBottom w:val="6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2192098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85066572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7708307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724479542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17820630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499345682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70471609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2979570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873228886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44017356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678070422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594361365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  <w:div w:id="186759868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  <w:div w:id="13817041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16131085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41930019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252275833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027293766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9311273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887681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66801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65311903">
                                                                                          <w:marLeft w:val="120"/>
                                                                                          <w:marRight w:val="12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068014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7634803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87728059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5713999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  <w:div w:id="86975732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08260600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021600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2427930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6437046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5611865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027949420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55203905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985818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850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66652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5989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65829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58424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940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644500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051230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12561014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64662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537207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0838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84123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561523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169509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91844796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4174006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13269956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0507024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8956791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9905271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47584113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5074114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47849654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5615374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39270538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991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5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404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32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562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83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59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9426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4801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9603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13706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41659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553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7517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517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983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6739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12658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0952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2925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848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082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08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306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0893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13245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83408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77409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6604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56088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889993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1C040AB2FD3A1438EE5F5886E1FA999" ma:contentTypeVersion="3" ma:contentTypeDescription="Opprett et nytt dokument." ma:contentTypeScope="" ma:versionID="9ada6a1fd1683814d7d04b194f249540">
  <xsd:schema xmlns:xsd="http://www.w3.org/2001/XMLSchema" xmlns:xs="http://www.w3.org/2001/XMLSchema" xmlns:p="http://schemas.microsoft.com/office/2006/metadata/properties" xmlns:ns2="b97a6ffe-e0ce-4199-8b13-f85722920ba0" targetNamespace="http://schemas.microsoft.com/office/2006/metadata/properties" ma:root="true" ma:fieldsID="d86e7c6b37fbeebd5a6f20facf0fee4e" ns2:_="">
    <xsd:import namespace="b97a6ffe-e0ce-4199-8b13-f85722920b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7a6ffe-e0ce-4199-8b13-f85722920b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root>
</root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2714DE6-227F-4B25-925F-3C635D6719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97a6ffe-e0ce-4199-8b13-f85722920b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F2AC1A3-F3AD-4EAF-9E2E-E2FB94C30E62}">
  <ds:schemaRefs/>
</ds:datastoreItem>
</file>

<file path=customXml/itemProps3.xml><?xml version="1.0" encoding="utf-8"?>
<ds:datastoreItem xmlns:ds="http://schemas.openxmlformats.org/officeDocument/2006/customXml" ds:itemID="{422C81A2-773A-4910-94C7-06E051E289C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494E27C-884C-4E90-A219-7439D7AB85D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967DCA73-53BF-4B82-A927-1E31EBB95C5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334</TotalTime>
  <Pages>8</Pages>
  <Words>1596</Words>
  <Characters>8464</Characters>
  <Application>Microsoft Office Word</Application>
  <DocSecurity>0</DocSecurity>
  <Lines>70</Lines>
  <Paragraphs>20</Paragraphs>
  <ScaleCrop>false</ScaleCrop>
  <Company>Oslo kommune</Company>
  <LinksUpToDate>false</LinksUpToDate>
  <CharactersWithSpaces>10040</CharactersWithSpaces>
  <SharedDoc>false</SharedDoc>
  <HLinks>
    <vt:vector size="24" baseType="variant">
      <vt:variant>
        <vt:i4>1966134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_Toc229986542</vt:lpwstr>
      </vt:variant>
      <vt:variant>
        <vt:i4>1966134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_Toc229986541</vt:lpwstr>
      </vt:variant>
      <vt:variant>
        <vt:i4>1966134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_Toc229986540</vt:lpwstr>
      </vt:variant>
      <vt:variant>
        <vt:i4>1638454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_Toc229986539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Joakim Andreas Yksnøy Rødven</dc:creator>
  <cp:keywords/>
  <cp:lastModifiedBy>Tone Emblem</cp:lastModifiedBy>
  <cp:revision>302</cp:revision>
  <dcterms:created xsi:type="dcterms:W3CDTF">2026-01-14T21:35:00Z</dcterms:created>
  <dcterms:modified xsi:type="dcterms:W3CDTF">2026-05-19T06:06:00Z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MSIP_Label_7a2396b7-5846-48ff-8468-5f49f8ad722a_Enabled">
    <vt:lpwstr>true</vt:lpwstr>
  </property>
  <property fmtid="{D5CDD505-2E9C-101B-9397-08002B2CF9AE}" pid="4" name="MSIP_Label_7a2396b7-5846-48ff-8468-5f49f8ad722a_SetDate">
    <vt:lpwstr>2023-01-23T07:42:42Z</vt:lpwstr>
  </property>
  <property fmtid="{D5CDD505-2E9C-101B-9397-08002B2CF9AE}" pid="5" name="MSIP_Label_7a2396b7-5846-48ff-8468-5f49f8ad722a_Method">
    <vt:lpwstr>Standard</vt:lpwstr>
  </property>
  <property fmtid="{D5CDD505-2E9C-101B-9397-08002B2CF9AE}" pid="6" name="MSIP_Label_7a2396b7-5846-48ff-8468-5f49f8ad722a_Name">
    <vt:lpwstr>Lav</vt:lpwstr>
  </property>
  <property fmtid="{D5CDD505-2E9C-101B-9397-08002B2CF9AE}" pid="7" name="MSIP_Label_7a2396b7-5846-48ff-8468-5f49f8ad722a_SiteId">
    <vt:lpwstr>e6795081-6391-442e-9ab4-5e9ef74f18ea</vt:lpwstr>
  </property>
  <property fmtid="{D5CDD505-2E9C-101B-9397-08002B2CF9AE}" pid="8" name="MSIP_Label_7a2396b7-5846-48ff-8468-5f49f8ad722a_ActionId">
    <vt:lpwstr>131af5e3-f07a-40d7-9d16-155bcc2b2ec6</vt:lpwstr>
  </property>
  <property fmtid="{D5CDD505-2E9C-101B-9397-08002B2CF9AE}" pid="9" name="MSIP_Label_7a2396b7-5846-48ff-8468-5f49f8ad722a_ContentBits">
    <vt:lpwstr>0</vt:lpwstr>
  </property>
  <property fmtid="{D5CDD505-2E9C-101B-9397-08002B2CF9AE}" pid="10" name="ContentTypeId">
    <vt:lpwstr>0x01010041C040AB2FD3A1438EE5F5886E1FA999</vt:lpwstr>
  </property>
  <property fmtid="{D5CDD505-2E9C-101B-9397-08002B2CF9AE}" pid="11" name="_ExtendedDescription">
    <vt:lpwstr/>
  </property>
  <property fmtid="{D5CDD505-2E9C-101B-9397-08002B2CF9AE}" pid="12" name="Order">
    <vt:r8>89500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TriggerFlowInfo">
    <vt:lpwstr/>
  </property>
</Properties>
</file>